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C6BDDC" w14:textId="6BD355E8" w:rsidR="00C55562" w:rsidRPr="005F5773" w:rsidRDefault="00D94BE3" w:rsidP="00FB4C0F">
      <w:pPr>
        <w:suppressAutoHyphens/>
        <w:spacing w:before="600" w:after="360" w:line="240" w:lineRule="auto"/>
        <w:jc w:val="center"/>
        <w:rPr>
          <w:rFonts w:asciiTheme="minorHAnsi" w:hAnsiTheme="minorHAnsi"/>
          <w:b/>
          <w:sz w:val="50"/>
        </w:rPr>
      </w:pPr>
      <w:r w:rsidRPr="005F5773">
        <w:rPr>
          <w:rFonts w:asciiTheme="minorHAnsi" w:hAnsiTheme="minorHAnsi"/>
          <w:b/>
          <w:sz w:val="50"/>
        </w:rPr>
        <w:t>Haupttitel der Arbeit</w:t>
      </w:r>
    </w:p>
    <w:p w14:paraId="05DF8126" w14:textId="77777777" w:rsidR="00FB4C0F" w:rsidRPr="005F5773" w:rsidRDefault="00FB4C0F" w:rsidP="00FB4C0F">
      <w:pPr>
        <w:suppressAutoHyphens/>
        <w:spacing w:before="600" w:after="360" w:line="240" w:lineRule="auto"/>
        <w:jc w:val="center"/>
        <w:rPr>
          <w:rFonts w:asciiTheme="minorHAnsi" w:hAnsiTheme="minorHAnsi"/>
          <w:b/>
          <w:sz w:val="50"/>
        </w:rPr>
      </w:pPr>
    </w:p>
    <w:p w14:paraId="1B6E6CC0" w14:textId="77777777" w:rsidR="00095685" w:rsidRPr="005F5773" w:rsidRDefault="00095685" w:rsidP="001539CF">
      <w:pPr>
        <w:jc w:val="center"/>
      </w:pPr>
      <w:r w:rsidRPr="005F5773">
        <w:t>Zur Erlangung des akademischen Grades eines</w:t>
      </w:r>
    </w:p>
    <w:p w14:paraId="764ED4B1" w14:textId="77777777" w:rsidR="00095685" w:rsidRPr="005F5773" w:rsidRDefault="00095685" w:rsidP="001539CF">
      <w:pPr>
        <w:jc w:val="center"/>
      </w:pPr>
      <w:r w:rsidRPr="005F5773">
        <w:t>Doktor-Ingenieurs</w:t>
      </w:r>
    </w:p>
    <w:p w14:paraId="49428D6D" w14:textId="77777777" w:rsidR="00095685" w:rsidRPr="005F5773" w:rsidRDefault="00550E04" w:rsidP="001539CF">
      <w:pPr>
        <w:jc w:val="center"/>
      </w:pPr>
      <w:r w:rsidRPr="005F5773">
        <w:t>bei</w:t>
      </w:r>
      <w:r w:rsidR="00095685" w:rsidRPr="005F5773">
        <w:t xml:space="preserve"> der Fakultät für Elektrotechnik und Informationstechnik</w:t>
      </w:r>
      <w:r w:rsidR="00095685" w:rsidRPr="005F5773">
        <w:br/>
        <w:t>des Karlsruher Instituts für Technologie (KIT)</w:t>
      </w:r>
    </w:p>
    <w:p w14:paraId="193863A5" w14:textId="4A74086A" w:rsidR="00095685" w:rsidRPr="005F5773" w:rsidRDefault="00D95041" w:rsidP="001539CF">
      <w:pPr>
        <w:jc w:val="center"/>
      </w:pPr>
      <w:r w:rsidRPr="005F5773">
        <w:t>genehmigte</w:t>
      </w:r>
    </w:p>
    <w:p w14:paraId="23536AA3" w14:textId="77777777" w:rsidR="00095685" w:rsidRPr="005F5773" w:rsidRDefault="00095685" w:rsidP="001539CF">
      <w:pPr>
        <w:jc w:val="center"/>
      </w:pPr>
      <w:r w:rsidRPr="005F5773">
        <w:t>Dissertation</w:t>
      </w:r>
    </w:p>
    <w:p w14:paraId="522EC3CF" w14:textId="77777777" w:rsidR="00095685" w:rsidRPr="005F5773" w:rsidRDefault="00906A95" w:rsidP="001539CF">
      <w:pPr>
        <w:jc w:val="center"/>
      </w:pPr>
      <w:r w:rsidRPr="005F5773">
        <w:t>v</w:t>
      </w:r>
      <w:r w:rsidR="00095685" w:rsidRPr="005F5773">
        <w:t>on</w:t>
      </w:r>
    </w:p>
    <w:p w14:paraId="671AB8CF" w14:textId="76964459" w:rsidR="00095685" w:rsidRPr="005F5773" w:rsidRDefault="004A156E" w:rsidP="001539CF">
      <w:pPr>
        <w:jc w:val="center"/>
      </w:pPr>
      <w:r w:rsidRPr="005F5773">
        <w:t xml:space="preserve">Dipl.-Ing. </w:t>
      </w:r>
      <w:r w:rsidR="00D94BE3" w:rsidRPr="005F5773">
        <w:t>Max Mustermann</w:t>
      </w:r>
    </w:p>
    <w:p w14:paraId="0730CA86" w14:textId="77777777" w:rsidR="00095685" w:rsidRPr="005F5773" w:rsidRDefault="00095685" w:rsidP="001539CF">
      <w:pPr>
        <w:jc w:val="center"/>
      </w:pPr>
      <w:r w:rsidRPr="005F5773">
        <w:t>geboren</w:t>
      </w:r>
      <w:r w:rsidR="004A156E" w:rsidRPr="005F5773">
        <w:t xml:space="preserve"> </w:t>
      </w:r>
      <w:r w:rsidRPr="005F5773">
        <w:t>in</w:t>
      </w:r>
    </w:p>
    <w:p w14:paraId="75D62AAD" w14:textId="701AD656" w:rsidR="00095685" w:rsidRPr="005F5773" w:rsidRDefault="00D94BE3" w:rsidP="001539CF">
      <w:pPr>
        <w:jc w:val="center"/>
      </w:pPr>
      <w:r w:rsidRPr="005F5773">
        <w:t>Musterort</w:t>
      </w:r>
      <w:r w:rsidR="00095685" w:rsidRPr="005F5773">
        <w:t xml:space="preserve">, </w:t>
      </w:r>
      <w:r w:rsidR="004A156E" w:rsidRPr="005F5773">
        <w:t>Deutschland</w:t>
      </w:r>
    </w:p>
    <w:p w14:paraId="07C901F9" w14:textId="719A16A1" w:rsidR="00FB4C0F" w:rsidRPr="005F5773" w:rsidRDefault="00FB4C0F" w:rsidP="001539CF">
      <w:pPr>
        <w:jc w:val="center"/>
      </w:pPr>
    </w:p>
    <w:p w14:paraId="3F630823" w14:textId="77777777" w:rsidR="00FB4C0F" w:rsidRPr="005F5773" w:rsidRDefault="00FB4C0F" w:rsidP="001539CF">
      <w:pPr>
        <w:jc w:val="center"/>
      </w:pPr>
    </w:p>
    <w:p w14:paraId="5AF7BE9A" w14:textId="59051F55" w:rsidR="00994925" w:rsidRPr="005F5773" w:rsidRDefault="00095685" w:rsidP="00FB4C0F">
      <w:pPr>
        <w:ind w:left="1418"/>
        <w:jc w:val="left"/>
      </w:pPr>
      <w:r w:rsidRPr="005F5773">
        <w:t>Tag der mündlichen Prüfung</w:t>
      </w:r>
      <w:r w:rsidR="00994925" w:rsidRPr="005F5773">
        <w:t>:</w:t>
      </w:r>
      <w:r w:rsidRPr="005F5773">
        <w:tab/>
      </w:r>
      <w:r w:rsidR="00D94BE3" w:rsidRPr="005F5773">
        <w:t>Tag. Monat Jahr</w:t>
      </w:r>
      <w:r w:rsidR="001539CF" w:rsidRPr="005F5773">
        <w:br/>
      </w:r>
      <w:r w:rsidR="00994925" w:rsidRPr="005F5773">
        <w:t>Hauptreferent:</w:t>
      </w:r>
      <w:r w:rsidR="00994925" w:rsidRPr="005F5773">
        <w:tab/>
      </w:r>
      <w:r w:rsidR="00D94BE3" w:rsidRPr="005F5773">
        <w:t>XXX</w:t>
      </w:r>
      <w:r w:rsidR="001539CF" w:rsidRPr="005F5773">
        <w:br/>
      </w:r>
      <w:r w:rsidR="00A935D7" w:rsidRPr="005F5773">
        <w:t>Korreferent</w:t>
      </w:r>
      <w:r w:rsidR="00994925" w:rsidRPr="005F5773">
        <w:t xml:space="preserve">: </w:t>
      </w:r>
      <w:r w:rsidR="00994925" w:rsidRPr="005F5773">
        <w:tab/>
      </w:r>
      <w:r w:rsidR="00D94BE3" w:rsidRPr="005F5773">
        <w:t>XXX</w:t>
      </w:r>
      <w:r w:rsidR="00994925" w:rsidRPr="005F5773">
        <w:br w:type="page"/>
      </w:r>
    </w:p>
    <w:p w14:paraId="6A9131D7" w14:textId="77777777" w:rsidR="00FB4C0F" w:rsidRPr="005F5773" w:rsidRDefault="00FB4C0F" w:rsidP="00EB046A">
      <w:pPr>
        <w:pStyle w:val="berschrift1ohneNummer"/>
        <w:sectPr w:rsidR="00FB4C0F" w:rsidRPr="005F5773" w:rsidSect="00912007">
          <w:headerReference w:type="even" r:id="rId8"/>
          <w:headerReference w:type="default" r:id="rId9"/>
          <w:footerReference w:type="even" r:id="rId10"/>
          <w:footerReference w:type="default" r:id="rId11"/>
          <w:type w:val="oddPage"/>
          <w:pgSz w:w="11906" w:h="16838" w:code="9"/>
          <w:pgMar w:top="1985" w:right="1247" w:bottom="1985" w:left="1814" w:header="1134" w:footer="1134" w:gutter="0"/>
          <w:pgNumType w:fmt="lowerRoman"/>
          <w:cols w:space="708"/>
          <w:titlePg/>
          <w:docGrid w:linePitch="360"/>
        </w:sectPr>
      </w:pPr>
      <w:bookmarkStart w:id="0" w:name="_Toc518467008"/>
      <w:bookmarkStart w:id="1" w:name="_Toc518467306"/>
    </w:p>
    <w:p w14:paraId="6D57F80E" w14:textId="40233A7F" w:rsidR="00994925" w:rsidRPr="005F5773" w:rsidRDefault="005F5773" w:rsidP="00EB046A">
      <w:pPr>
        <w:pStyle w:val="berschrift1ohneNummer"/>
      </w:pPr>
      <w:bookmarkStart w:id="2" w:name="_Toc1117737"/>
      <w:bookmarkEnd w:id="0"/>
      <w:bookmarkEnd w:id="1"/>
      <w:r>
        <w:lastRenderedPageBreak/>
        <w:t>Inhaltsverzeichnis</w:t>
      </w:r>
      <w:bookmarkEnd w:id="2"/>
    </w:p>
    <w:p w14:paraId="4AFFECFB" w14:textId="2426E57A" w:rsidR="005F5773" w:rsidRDefault="005E53C4">
      <w:pPr>
        <w:pStyle w:val="Verzeichnis1"/>
        <w:rPr>
          <w:rFonts w:asciiTheme="minorHAnsi" w:eastAsiaTheme="minorEastAsia" w:hAnsiTheme="minorHAnsi"/>
          <w:b w:val="0"/>
          <w:sz w:val="22"/>
          <w:lang w:val="de-DE" w:eastAsia="de-DE"/>
        </w:rPr>
      </w:pPr>
      <w:r w:rsidRPr="005F5773">
        <w:rPr>
          <w:lang w:val="de-DE"/>
        </w:rPr>
        <w:fldChar w:fldCharType="begin"/>
      </w:r>
      <w:r w:rsidRPr="005F5773">
        <w:rPr>
          <w:lang w:val="de-DE"/>
        </w:rPr>
        <w:instrText xml:space="preserve"> TOC \o "1-3" \h \z \t "Überschrift 1 - Nicht Nummeriert;1" </w:instrText>
      </w:r>
      <w:r w:rsidRPr="005F5773">
        <w:rPr>
          <w:lang w:val="de-DE"/>
        </w:rPr>
        <w:fldChar w:fldCharType="separate"/>
      </w:r>
      <w:hyperlink w:anchor="_Toc1117737" w:history="1">
        <w:r w:rsidR="005F5773" w:rsidRPr="000960C1">
          <w:rPr>
            <w:rStyle w:val="Hyperlink"/>
          </w:rPr>
          <w:t>Inhaltsverzeichnis</w:t>
        </w:r>
        <w:r w:rsidR="005F5773">
          <w:rPr>
            <w:webHidden/>
          </w:rPr>
          <w:tab/>
        </w:r>
        <w:r w:rsidR="005F5773">
          <w:rPr>
            <w:webHidden/>
          </w:rPr>
          <w:fldChar w:fldCharType="begin"/>
        </w:r>
        <w:r w:rsidR="005F5773">
          <w:rPr>
            <w:webHidden/>
          </w:rPr>
          <w:instrText xml:space="preserve"> PAGEREF _Toc1117737 \h </w:instrText>
        </w:r>
        <w:r w:rsidR="005F5773">
          <w:rPr>
            <w:webHidden/>
          </w:rPr>
        </w:r>
        <w:r w:rsidR="005F5773">
          <w:rPr>
            <w:webHidden/>
          </w:rPr>
          <w:fldChar w:fldCharType="separate"/>
        </w:r>
        <w:r w:rsidR="008C2406">
          <w:rPr>
            <w:webHidden/>
          </w:rPr>
          <w:t>i</w:t>
        </w:r>
        <w:r w:rsidR="005F5773">
          <w:rPr>
            <w:webHidden/>
          </w:rPr>
          <w:fldChar w:fldCharType="end"/>
        </w:r>
      </w:hyperlink>
    </w:p>
    <w:p w14:paraId="57334022" w14:textId="03D079B5" w:rsidR="005F5773" w:rsidRDefault="00741645">
      <w:pPr>
        <w:pStyle w:val="Verzeichnis1"/>
        <w:rPr>
          <w:rFonts w:asciiTheme="minorHAnsi" w:eastAsiaTheme="minorEastAsia" w:hAnsiTheme="minorHAnsi"/>
          <w:b w:val="0"/>
          <w:sz w:val="22"/>
          <w:lang w:val="de-DE" w:eastAsia="de-DE"/>
        </w:rPr>
      </w:pPr>
      <w:hyperlink w:anchor="_Toc1117738" w:history="1">
        <w:r w:rsidR="005F5773" w:rsidRPr="000960C1">
          <w:rPr>
            <w:rStyle w:val="Hyperlink"/>
          </w:rPr>
          <w:t>Kurzfassung</w:t>
        </w:r>
        <w:r w:rsidR="005F5773">
          <w:rPr>
            <w:webHidden/>
          </w:rPr>
          <w:tab/>
        </w:r>
        <w:r w:rsidR="005F5773">
          <w:rPr>
            <w:webHidden/>
          </w:rPr>
          <w:fldChar w:fldCharType="begin"/>
        </w:r>
        <w:r w:rsidR="005F5773">
          <w:rPr>
            <w:webHidden/>
          </w:rPr>
          <w:instrText xml:space="preserve"> PAGEREF _Toc1117738 \h </w:instrText>
        </w:r>
        <w:r w:rsidR="005F5773">
          <w:rPr>
            <w:webHidden/>
          </w:rPr>
        </w:r>
        <w:r w:rsidR="005F5773">
          <w:rPr>
            <w:webHidden/>
          </w:rPr>
          <w:fldChar w:fldCharType="separate"/>
        </w:r>
        <w:r w:rsidR="008C2406">
          <w:rPr>
            <w:webHidden/>
          </w:rPr>
          <w:t>iii</w:t>
        </w:r>
        <w:r w:rsidR="005F5773">
          <w:rPr>
            <w:webHidden/>
          </w:rPr>
          <w:fldChar w:fldCharType="end"/>
        </w:r>
      </w:hyperlink>
    </w:p>
    <w:p w14:paraId="64304838" w14:textId="108A4C1D" w:rsidR="005F5773" w:rsidRDefault="00741645">
      <w:pPr>
        <w:pStyle w:val="Verzeichnis1"/>
        <w:rPr>
          <w:rFonts w:asciiTheme="minorHAnsi" w:eastAsiaTheme="minorEastAsia" w:hAnsiTheme="minorHAnsi"/>
          <w:b w:val="0"/>
          <w:sz w:val="22"/>
          <w:lang w:val="de-DE" w:eastAsia="de-DE"/>
        </w:rPr>
      </w:pPr>
      <w:hyperlink w:anchor="_Toc1117739" w:history="1">
        <w:r w:rsidR="005F5773" w:rsidRPr="000960C1">
          <w:rPr>
            <w:rStyle w:val="Hyperlink"/>
          </w:rPr>
          <w:t>Vorwort</w:t>
        </w:r>
        <w:r w:rsidR="005F5773">
          <w:rPr>
            <w:webHidden/>
          </w:rPr>
          <w:tab/>
        </w:r>
        <w:r w:rsidR="005F5773">
          <w:rPr>
            <w:webHidden/>
          </w:rPr>
          <w:fldChar w:fldCharType="begin"/>
        </w:r>
        <w:r w:rsidR="005F5773">
          <w:rPr>
            <w:webHidden/>
          </w:rPr>
          <w:instrText xml:space="preserve"> PAGEREF _Toc1117739 \h </w:instrText>
        </w:r>
        <w:r w:rsidR="005F5773">
          <w:rPr>
            <w:webHidden/>
          </w:rPr>
        </w:r>
        <w:r w:rsidR="005F5773">
          <w:rPr>
            <w:webHidden/>
          </w:rPr>
          <w:fldChar w:fldCharType="separate"/>
        </w:r>
        <w:r w:rsidR="008C2406">
          <w:rPr>
            <w:webHidden/>
          </w:rPr>
          <w:t>v</w:t>
        </w:r>
        <w:r w:rsidR="005F5773">
          <w:rPr>
            <w:webHidden/>
          </w:rPr>
          <w:fldChar w:fldCharType="end"/>
        </w:r>
      </w:hyperlink>
    </w:p>
    <w:p w14:paraId="2B4F6D74" w14:textId="40EC6174" w:rsidR="005F5773" w:rsidRDefault="00741645">
      <w:pPr>
        <w:pStyle w:val="Verzeichnis1"/>
        <w:rPr>
          <w:rFonts w:asciiTheme="minorHAnsi" w:eastAsiaTheme="minorEastAsia" w:hAnsiTheme="minorHAnsi"/>
          <w:b w:val="0"/>
          <w:sz w:val="22"/>
          <w:lang w:val="de-DE" w:eastAsia="de-DE"/>
        </w:rPr>
      </w:pPr>
      <w:hyperlink w:anchor="_Toc1117740" w:history="1">
        <w:r w:rsidR="005F5773" w:rsidRPr="000960C1">
          <w:rPr>
            <w:rStyle w:val="Hyperlink"/>
          </w:rPr>
          <w:t>1</w:t>
        </w:r>
        <w:r w:rsidR="005F5773">
          <w:rPr>
            <w:rFonts w:asciiTheme="minorHAnsi" w:eastAsiaTheme="minorEastAsia" w:hAnsiTheme="minorHAnsi"/>
            <w:b w:val="0"/>
            <w:sz w:val="22"/>
            <w:lang w:val="de-DE" w:eastAsia="de-DE"/>
          </w:rPr>
          <w:tab/>
        </w:r>
        <w:r w:rsidR="005F5773" w:rsidRPr="000960C1">
          <w:rPr>
            <w:rStyle w:val="Hyperlink"/>
          </w:rPr>
          <w:t>Einführung</w:t>
        </w:r>
        <w:r w:rsidR="005F5773">
          <w:rPr>
            <w:webHidden/>
          </w:rPr>
          <w:tab/>
        </w:r>
        <w:r w:rsidR="005F5773">
          <w:rPr>
            <w:webHidden/>
          </w:rPr>
          <w:fldChar w:fldCharType="begin"/>
        </w:r>
        <w:r w:rsidR="005F5773">
          <w:rPr>
            <w:webHidden/>
          </w:rPr>
          <w:instrText xml:space="preserve"> PAGEREF _Toc1117740 \h </w:instrText>
        </w:r>
        <w:r w:rsidR="005F5773">
          <w:rPr>
            <w:webHidden/>
          </w:rPr>
        </w:r>
        <w:r w:rsidR="005F5773">
          <w:rPr>
            <w:webHidden/>
          </w:rPr>
          <w:fldChar w:fldCharType="separate"/>
        </w:r>
        <w:r w:rsidR="008C2406">
          <w:rPr>
            <w:webHidden/>
          </w:rPr>
          <w:t>1</w:t>
        </w:r>
        <w:r w:rsidR="005F5773">
          <w:rPr>
            <w:webHidden/>
          </w:rPr>
          <w:fldChar w:fldCharType="end"/>
        </w:r>
      </w:hyperlink>
    </w:p>
    <w:p w14:paraId="2126BE34" w14:textId="4F27BB37" w:rsidR="005F5773" w:rsidRDefault="00741645">
      <w:pPr>
        <w:pStyle w:val="Verzeichnis1"/>
        <w:rPr>
          <w:rFonts w:asciiTheme="minorHAnsi" w:eastAsiaTheme="minorEastAsia" w:hAnsiTheme="minorHAnsi"/>
          <w:b w:val="0"/>
          <w:sz w:val="22"/>
          <w:lang w:val="de-DE" w:eastAsia="de-DE"/>
        </w:rPr>
      </w:pPr>
      <w:hyperlink w:anchor="_Toc1117741" w:history="1">
        <w:r w:rsidR="005F5773" w:rsidRPr="000960C1">
          <w:rPr>
            <w:rStyle w:val="Hyperlink"/>
          </w:rPr>
          <w:t>2</w:t>
        </w:r>
        <w:r w:rsidR="005F5773">
          <w:rPr>
            <w:rFonts w:asciiTheme="minorHAnsi" w:eastAsiaTheme="minorEastAsia" w:hAnsiTheme="minorHAnsi"/>
            <w:b w:val="0"/>
            <w:sz w:val="22"/>
            <w:lang w:val="de-DE" w:eastAsia="de-DE"/>
          </w:rPr>
          <w:tab/>
        </w:r>
        <w:r w:rsidR="005F5773" w:rsidRPr="000960C1">
          <w:rPr>
            <w:rStyle w:val="Hyperlink"/>
          </w:rPr>
          <w:t>Erste Überschriftsebene des zweiten Kapitels</w:t>
        </w:r>
        <w:r w:rsidR="005F5773">
          <w:rPr>
            <w:webHidden/>
          </w:rPr>
          <w:tab/>
        </w:r>
        <w:r w:rsidR="005F5773">
          <w:rPr>
            <w:webHidden/>
          </w:rPr>
          <w:fldChar w:fldCharType="begin"/>
        </w:r>
        <w:r w:rsidR="005F5773">
          <w:rPr>
            <w:webHidden/>
          </w:rPr>
          <w:instrText xml:space="preserve"> PAGEREF _Toc1117741 \h </w:instrText>
        </w:r>
        <w:r w:rsidR="005F5773">
          <w:rPr>
            <w:webHidden/>
          </w:rPr>
        </w:r>
        <w:r w:rsidR="005F5773">
          <w:rPr>
            <w:webHidden/>
          </w:rPr>
          <w:fldChar w:fldCharType="separate"/>
        </w:r>
        <w:r w:rsidR="008C2406">
          <w:rPr>
            <w:webHidden/>
          </w:rPr>
          <w:t>3</w:t>
        </w:r>
        <w:r w:rsidR="005F5773">
          <w:rPr>
            <w:webHidden/>
          </w:rPr>
          <w:fldChar w:fldCharType="end"/>
        </w:r>
      </w:hyperlink>
    </w:p>
    <w:p w14:paraId="665B9A2B" w14:textId="1557E2C1" w:rsidR="005F5773" w:rsidRDefault="00741645">
      <w:pPr>
        <w:pStyle w:val="Verzeichnis2"/>
        <w:rPr>
          <w:rFonts w:asciiTheme="minorHAnsi" w:eastAsiaTheme="minorEastAsia" w:hAnsiTheme="minorHAnsi"/>
          <w:sz w:val="22"/>
          <w:lang w:eastAsia="de-DE"/>
        </w:rPr>
      </w:pPr>
      <w:hyperlink w:anchor="_Toc1117742" w:history="1">
        <w:r w:rsidR="005F5773" w:rsidRPr="000960C1">
          <w:rPr>
            <w:rStyle w:val="Hyperlink"/>
          </w:rPr>
          <w:t>2.1</w:t>
        </w:r>
        <w:r w:rsidR="005F5773">
          <w:rPr>
            <w:rFonts w:asciiTheme="minorHAnsi" w:eastAsiaTheme="minorEastAsia" w:hAnsiTheme="minorHAnsi"/>
            <w:sz w:val="22"/>
            <w:lang w:eastAsia="de-DE"/>
          </w:rPr>
          <w:tab/>
        </w:r>
        <w:r w:rsidR="005F5773" w:rsidRPr="000960C1">
          <w:rPr>
            <w:rStyle w:val="Hyperlink"/>
          </w:rPr>
          <w:t>Zweite Überschriftsebene des zweiten Kapitels</w:t>
        </w:r>
        <w:r w:rsidR="005F5773">
          <w:rPr>
            <w:webHidden/>
          </w:rPr>
          <w:tab/>
        </w:r>
        <w:r w:rsidR="005F5773">
          <w:rPr>
            <w:webHidden/>
          </w:rPr>
          <w:fldChar w:fldCharType="begin"/>
        </w:r>
        <w:r w:rsidR="005F5773">
          <w:rPr>
            <w:webHidden/>
          </w:rPr>
          <w:instrText xml:space="preserve"> PAGEREF _Toc1117742 \h </w:instrText>
        </w:r>
        <w:r w:rsidR="005F5773">
          <w:rPr>
            <w:webHidden/>
          </w:rPr>
        </w:r>
        <w:r w:rsidR="005F5773">
          <w:rPr>
            <w:webHidden/>
          </w:rPr>
          <w:fldChar w:fldCharType="separate"/>
        </w:r>
        <w:r w:rsidR="008C2406">
          <w:rPr>
            <w:webHidden/>
          </w:rPr>
          <w:t>3</w:t>
        </w:r>
        <w:r w:rsidR="005F5773">
          <w:rPr>
            <w:webHidden/>
          </w:rPr>
          <w:fldChar w:fldCharType="end"/>
        </w:r>
      </w:hyperlink>
    </w:p>
    <w:p w14:paraId="6336562F" w14:textId="6AD8CEF4" w:rsidR="005F5773" w:rsidRDefault="00741645">
      <w:pPr>
        <w:pStyle w:val="Verzeichnis3"/>
        <w:rPr>
          <w:rFonts w:asciiTheme="minorHAnsi" w:eastAsiaTheme="minorEastAsia" w:hAnsiTheme="minorHAnsi"/>
          <w:noProof/>
          <w:sz w:val="22"/>
          <w:lang w:eastAsia="de-DE"/>
        </w:rPr>
      </w:pPr>
      <w:hyperlink w:anchor="_Toc1117743" w:history="1">
        <w:r w:rsidR="005F5773" w:rsidRPr="000960C1">
          <w:rPr>
            <w:rStyle w:val="Hyperlink"/>
            <w:noProof/>
          </w:rPr>
          <w:t>2.1.1</w:t>
        </w:r>
        <w:r w:rsidR="005F5773">
          <w:rPr>
            <w:rFonts w:asciiTheme="minorHAnsi" w:eastAsiaTheme="minorEastAsia" w:hAnsiTheme="minorHAnsi"/>
            <w:noProof/>
            <w:sz w:val="22"/>
            <w:lang w:eastAsia="de-DE"/>
          </w:rPr>
          <w:tab/>
        </w:r>
        <w:r w:rsidR="005F5773" w:rsidRPr="000960C1">
          <w:rPr>
            <w:rStyle w:val="Hyperlink"/>
            <w:noProof/>
          </w:rPr>
          <w:t>Dritte Überschriftsebene im zweiten Kapitel</w:t>
        </w:r>
        <w:r w:rsidR="005F5773">
          <w:rPr>
            <w:noProof/>
            <w:webHidden/>
          </w:rPr>
          <w:tab/>
        </w:r>
        <w:r w:rsidR="005F5773">
          <w:rPr>
            <w:noProof/>
            <w:webHidden/>
          </w:rPr>
          <w:fldChar w:fldCharType="begin"/>
        </w:r>
        <w:r w:rsidR="005F5773">
          <w:rPr>
            <w:noProof/>
            <w:webHidden/>
          </w:rPr>
          <w:instrText xml:space="preserve"> PAGEREF _Toc1117743 \h </w:instrText>
        </w:r>
        <w:r w:rsidR="005F5773">
          <w:rPr>
            <w:noProof/>
            <w:webHidden/>
          </w:rPr>
        </w:r>
        <w:r w:rsidR="005F5773">
          <w:rPr>
            <w:noProof/>
            <w:webHidden/>
          </w:rPr>
          <w:fldChar w:fldCharType="separate"/>
        </w:r>
        <w:r w:rsidR="008C2406">
          <w:rPr>
            <w:noProof/>
            <w:webHidden/>
          </w:rPr>
          <w:t>4</w:t>
        </w:r>
        <w:r w:rsidR="005F5773">
          <w:rPr>
            <w:noProof/>
            <w:webHidden/>
          </w:rPr>
          <w:fldChar w:fldCharType="end"/>
        </w:r>
      </w:hyperlink>
    </w:p>
    <w:p w14:paraId="36953EDD" w14:textId="7B715A26" w:rsidR="005F5773" w:rsidRDefault="00741645">
      <w:pPr>
        <w:pStyle w:val="Verzeichnis1"/>
        <w:rPr>
          <w:rFonts w:asciiTheme="minorHAnsi" w:eastAsiaTheme="minorEastAsia" w:hAnsiTheme="minorHAnsi"/>
          <w:b w:val="0"/>
          <w:sz w:val="22"/>
          <w:lang w:val="de-DE" w:eastAsia="de-DE"/>
        </w:rPr>
      </w:pPr>
      <w:hyperlink w:anchor="_Toc1117744" w:history="1">
        <w:r w:rsidR="005F5773" w:rsidRPr="000960C1">
          <w:rPr>
            <w:rStyle w:val="Hyperlink"/>
          </w:rPr>
          <w:t>3</w:t>
        </w:r>
        <w:r w:rsidR="005F5773">
          <w:rPr>
            <w:rFonts w:asciiTheme="minorHAnsi" w:eastAsiaTheme="minorEastAsia" w:hAnsiTheme="minorHAnsi"/>
            <w:b w:val="0"/>
            <w:sz w:val="22"/>
            <w:lang w:val="de-DE" w:eastAsia="de-DE"/>
          </w:rPr>
          <w:tab/>
        </w:r>
        <w:r w:rsidR="005F5773" w:rsidRPr="000960C1">
          <w:rPr>
            <w:rStyle w:val="Hyperlink"/>
          </w:rPr>
          <w:t>Erste Überschriftsebene des dritten Kapitels</w:t>
        </w:r>
        <w:r w:rsidR="005F5773">
          <w:rPr>
            <w:webHidden/>
          </w:rPr>
          <w:tab/>
        </w:r>
        <w:r w:rsidR="005F5773">
          <w:rPr>
            <w:webHidden/>
          </w:rPr>
          <w:fldChar w:fldCharType="begin"/>
        </w:r>
        <w:r w:rsidR="005F5773">
          <w:rPr>
            <w:webHidden/>
          </w:rPr>
          <w:instrText xml:space="preserve"> PAGEREF _Toc1117744 \h </w:instrText>
        </w:r>
        <w:r w:rsidR="005F5773">
          <w:rPr>
            <w:webHidden/>
          </w:rPr>
        </w:r>
        <w:r w:rsidR="005F5773">
          <w:rPr>
            <w:webHidden/>
          </w:rPr>
          <w:fldChar w:fldCharType="separate"/>
        </w:r>
        <w:r w:rsidR="008C2406">
          <w:rPr>
            <w:webHidden/>
          </w:rPr>
          <w:t>7</w:t>
        </w:r>
        <w:r w:rsidR="005F5773">
          <w:rPr>
            <w:webHidden/>
          </w:rPr>
          <w:fldChar w:fldCharType="end"/>
        </w:r>
      </w:hyperlink>
    </w:p>
    <w:p w14:paraId="16996C72" w14:textId="751ABC0F" w:rsidR="005F5773" w:rsidRDefault="00741645">
      <w:pPr>
        <w:pStyle w:val="Verzeichnis2"/>
        <w:rPr>
          <w:rFonts w:asciiTheme="minorHAnsi" w:eastAsiaTheme="minorEastAsia" w:hAnsiTheme="minorHAnsi"/>
          <w:sz w:val="22"/>
          <w:lang w:eastAsia="de-DE"/>
        </w:rPr>
      </w:pPr>
      <w:hyperlink w:anchor="_Toc1117745" w:history="1">
        <w:r w:rsidR="005F5773" w:rsidRPr="000960C1">
          <w:rPr>
            <w:rStyle w:val="Hyperlink"/>
          </w:rPr>
          <w:t>3.1</w:t>
        </w:r>
        <w:r w:rsidR="005F5773">
          <w:rPr>
            <w:rFonts w:asciiTheme="minorHAnsi" w:eastAsiaTheme="minorEastAsia" w:hAnsiTheme="minorHAnsi"/>
            <w:sz w:val="22"/>
            <w:lang w:eastAsia="de-DE"/>
          </w:rPr>
          <w:tab/>
        </w:r>
        <w:r w:rsidR="005F5773" w:rsidRPr="000960C1">
          <w:rPr>
            <w:rStyle w:val="Hyperlink"/>
          </w:rPr>
          <w:t>Einführung Paper</w:t>
        </w:r>
        <w:r w:rsidR="005F5773">
          <w:rPr>
            <w:webHidden/>
          </w:rPr>
          <w:tab/>
        </w:r>
        <w:r w:rsidR="005F5773">
          <w:rPr>
            <w:webHidden/>
          </w:rPr>
          <w:fldChar w:fldCharType="begin"/>
        </w:r>
        <w:r w:rsidR="005F5773">
          <w:rPr>
            <w:webHidden/>
          </w:rPr>
          <w:instrText xml:space="preserve"> PAGEREF _Toc1117745 \h </w:instrText>
        </w:r>
        <w:r w:rsidR="005F5773">
          <w:rPr>
            <w:webHidden/>
          </w:rPr>
        </w:r>
        <w:r w:rsidR="005F5773">
          <w:rPr>
            <w:webHidden/>
          </w:rPr>
          <w:fldChar w:fldCharType="separate"/>
        </w:r>
        <w:r w:rsidR="008C2406">
          <w:rPr>
            <w:webHidden/>
          </w:rPr>
          <w:t>8</w:t>
        </w:r>
        <w:r w:rsidR="005F5773">
          <w:rPr>
            <w:webHidden/>
          </w:rPr>
          <w:fldChar w:fldCharType="end"/>
        </w:r>
      </w:hyperlink>
    </w:p>
    <w:p w14:paraId="16E201D2" w14:textId="24DF027C" w:rsidR="005F5773" w:rsidRDefault="00741645">
      <w:pPr>
        <w:pStyle w:val="Verzeichnis2"/>
        <w:rPr>
          <w:rFonts w:asciiTheme="minorHAnsi" w:eastAsiaTheme="minorEastAsia" w:hAnsiTheme="minorHAnsi"/>
          <w:sz w:val="22"/>
          <w:lang w:eastAsia="de-DE"/>
        </w:rPr>
      </w:pPr>
      <w:hyperlink w:anchor="_Toc1117746" w:history="1">
        <w:r w:rsidR="005F5773" w:rsidRPr="000960C1">
          <w:rPr>
            <w:rStyle w:val="Hyperlink"/>
          </w:rPr>
          <w:t>3.2</w:t>
        </w:r>
        <w:r w:rsidR="005F5773">
          <w:rPr>
            <w:rFonts w:asciiTheme="minorHAnsi" w:eastAsiaTheme="minorEastAsia" w:hAnsiTheme="minorHAnsi"/>
            <w:sz w:val="22"/>
            <w:lang w:eastAsia="de-DE"/>
          </w:rPr>
          <w:tab/>
        </w:r>
        <w:r w:rsidR="005F5773" w:rsidRPr="000960C1">
          <w:rPr>
            <w:rStyle w:val="Hyperlink"/>
          </w:rPr>
          <w:t>Materialien und Methoden</w:t>
        </w:r>
        <w:r w:rsidR="005F5773">
          <w:rPr>
            <w:webHidden/>
          </w:rPr>
          <w:tab/>
        </w:r>
        <w:r w:rsidR="005F5773">
          <w:rPr>
            <w:webHidden/>
          </w:rPr>
          <w:fldChar w:fldCharType="begin"/>
        </w:r>
        <w:r w:rsidR="005F5773">
          <w:rPr>
            <w:webHidden/>
          </w:rPr>
          <w:instrText xml:space="preserve"> PAGEREF _Toc1117746 \h </w:instrText>
        </w:r>
        <w:r w:rsidR="005F5773">
          <w:rPr>
            <w:webHidden/>
          </w:rPr>
        </w:r>
        <w:r w:rsidR="005F5773">
          <w:rPr>
            <w:webHidden/>
          </w:rPr>
          <w:fldChar w:fldCharType="separate"/>
        </w:r>
        <w:r w:rsidR="008C2406">
          <w:rPr>
            <w:webHidden/>
          </w:rPr>
          <w:t>8</w:t>
        </w:r>
        <w:r w:rsidR="005F5773">
          <w:rPr>
            <w:webHidden/>
          </w:rPr>
          <w:fldChar w:fldCharType="end"/>
        </w:r>
      </w:hyperlink>
    </w:p>
    <w:p w14:paraId="776C95CD" w14:textId="3286A069" w:rsidR="005F5773" w:rsidRDefault="00741645">
      <w:pPr>
        <w:pStyle w:val="Verzeichnis3"/>
        <w:rPr>
          <w:rFonts w:asciiTheme="minorHAnsi" w:eastAsiaTheme="minorEastAsia" w:hAnsiTheme="minorHAnsi"/>
          <w:noProof/>
          <w:sz w:val="22"/>
          <w:lang w:eastAsia="de-DE"/>
        </w:rPr>
      </w:pPr>
      <w:hyperlink w:anchor="_Toc1117747" w:history="1">
        <w:r w:rsidR="005F5773" w:rsidRPr="000960C1">
          <w:rPr>
            <w:rStyle w:val="Hyperlink"/>
            <w:noProof/>
          </w:rPr>
          <w:t>3.2.1</w:t>
        </w:r>
        <w:r w:rsidR="005F5773">
          <w:rPr>
            <w:rFonts w:asciiTheme="minorHAnsi" w:eastAsiaTheme="minorEastAsia" w:hAnsiTheme="minorHAnsi"/>
            <w:noProof/>
            <w:sz w:val="22"/>
            <w:lang w:eastAsia="de-DE"/>
          </w:rPr>
          <w:tab/>
        </w:r>
        <w:r w:rsidR="005F5773" w:rsidRPr="000960C1">
          <w:rPr>
            <w:rStyle w:val="Hyperlink"/>
            <w:noProof/>
          </w:rPr>
          <w:t>Unterüberschrift der 3. Ebene in diesem Kapitel</w:t>
        </w:r>
        <w:r w:rsidR="005F5773">
          <w:rPr>
            <w:noProof/>
            <w:webHidden/>
          </w:rPr>
          <w:tab/>
        </w:r>
        <w:r w:rsidR="005F5773">
          <w:rPr>
            <w:noProof/>
            <w:webHidden/>
          </w:rPr>
          <w:fldChar w:fldCharType="begin"/>
        </w:r>
        <w:r w:rsidR="005F5773">
          <w:rPr>
            <w:noProof/>
            <w:webHidden/>
          </w:rPr>
          <w:instrText xml:space="preserve"> PAGEREF _Toc1117747 \h </w:instrText>
        </w:r>
        <w:r w:rsidR="005F5773">
          <w:rPr>
            <w:noProof/>
            <w:webHidden/>
          </w:rPr>
        </w:r>
        <w:r w:rsidR="005F5773">
          <w:rPr>
            <w:noProof/>
            <w:webHidden/>
          </w:rPr>
          <w:fldChar w:fldCharType="separate"/>
        </w:r>
        <w:r w:rsidR="008C2406">
          <w:rPr>
            <w:noProof/>
            <w:webHidden/>
          </w:rPr>
          <w:t>8</w:t>
        </w:r>
        <w:r w:rsidR="005F5773">
          <w:rPr>
            <w:noProof/>
            <w:webHidden/>
          </w:rPr>
          <w:fldChar w:fldCharType="end"/>
        </w:r>
      </w:hyperlink>
    </w:p>
    <w:p w14:paraId="1BBBC260" w14:textId="1F645A4E" w:rsidR="005F5773" w:rsidRDefault="00741645">
      <w:pPr>
        <w:pStyle w:val="Verzeichnis2"/>
        <w:rPr>
          <w:rFonts w:asciiTheme="minorHAnsi" w:eastAsiaTheme="minorEastAsia" w:hAnsiTheme="minorHAnsi"/>
          <w:sz w:val="22"/>
          <w:lang w:eastAsia="de-DE"/>
        </w:rPr>
      </w:pPr>
      <w:hyperlink w:anchor="_Toc1117748" w:history="1">
        <w:r w:rsidR="005F5773" w:rsidRPr="000960C1">
          <w:rPr>
            <w:rStyle w:val="Hyperlink"/>
          </w:rPr>
          <w:t>3.3</w:t>
        </w:r>
        <w:r w:rsidR="005F5773">
          <w:rPr>
            <w:rFonts w:asciiTheme="minorHAnsi" w:eastAsiaTheme="minorEastAsia" w:hAnsiTheme="minorHAnsi"/>
            <w:sz w:val="22"/>
            <w:lang w:eastAsia="de-DE"/>
          </w:rPr>
          <w:tab/>
        </w:r>
        <w:r w:rsidR="005F5773" w:rsidRPr="000960C1">
          <w:rPr>
            <w:rStyle w:val="Hyperlink"/>
          </w:rPr>
          <w:t>Zusammenfassung</w:t>
        </w:r>
        <w:r w:rsidR="005F5773">
          <w:rPr>
            <w:webHidden/>
          </w:rPr>
          <w:tab/>
        </w:r>
        <w:r w:rsidR="005F5773">
          <w:rPr>
            <w:webHidden/>
          </w:rPr>
          <w:fldChar w:fldCharType="begin"/>
        </w:r>
        <w:r w:rsidR="005F5773">
          <w:rPr>
            <w:webHidden/>
          </w:rPr>
          <w:instrText xml:space="preserve"> PAGEREF _Toc1117748 \h </w:instrText>
        </w:r>
        <w:r w:rsidR="005F5773">
          <w:rPr>
            <w:webHidden/>
          </w:rPr>
        </w:r>
        <w:r w:rsidR="005F5773">
          <w:rPr>
            <w:webHidden/>
          </w:rPr>
          <w:fldChar w:fldCharType="separate"/>
        </w:r>
        <w:r w:rsidR="008C2406">
          <w:rPr>
            <w:webHidden/>
          </w:rPr>
          <w:t>9</w:t>
        </w:r>
        <w:r w:rsidR="005F5773">
          <w:rPr>
            <w:webHidden/>
          </w:rPr>
          <w:fldChar w:fldCharType="end"/>
        </w:r>
      </w:hyperlink>
    </w:p>
    <w:p w14:paraId="0D1C9BBE" w14:textId="73BD20D1" w:rsidR="005F5773" w:rsidRDefault="00741645">
      <w:pPr>
        <w:pStyle w:val="Verzeichnis1"/>
        <w:rPr>
          <w:rFonts w:asciiTheme="minorHAnsi" w:eastAsiaTheme="minorEastAsia" w:hAnsiTheme="minorHAnsi"/>
          <w:b w:val="0"/>
          <w:sz w:val="22"/>
          <w:lang w:val="de-DE" w:eastAsia="de-DE"/>
        </w:rPr>
      </w:pPr>
      <w:hyperlink w:anchor="_Toc1117749" w:history="1">
        <w:r w:rsidR="005F5773" w:rsidRPr="000960C1">
          <w:rPr>
            <w:rStyle w:val="Hyperlink"/>
          </w:rPr>
          <w:t>Anhang</w:t>
        </w:r>
        <w:r w:rsidR="005F5773">
          <w:rPr>
            <w:webHidden/>
          </w:rPr>
          <w:tab/>
        </w:r>
        <w:r w:rsidR="005F5773">
          <w:rPr>
            <w:webHidden/>
          </w:rPr>
          <w:fldChar w:fldCharType="begin"/>
        </w:r>
        <w:r w:rsidR="005F5773">
          <w:rPr>
            <w:webHidden/>
          </w:rPr>
          <w:instrText xml:space="preserve"> PAGEREF _Toc1117749 \h </w:instrText>
        </w:r>
        <w:r w:rsidR="005F5773">
          <w:rPr>
            <w:webHidden/>
          </w:rPr>
        </w:r>
        <w:r w:rsidR="005F5773">
          <w:rPr>
            <w:webHidden/>
          </w:rPr>
          <w:fldChar w:fldCharType="separate"/>
        </w:r>
        <w:r w:rsidR="008C2406">
          <w:rPr>
            <w:webHidden/>
          </w:rPr>
          <w:t>11</w:t>
        </w:r>
        <w:r w:rsidR="005F5773">
          <w:rPr>
            <w:webHidden/>
          </w:rPr>
          <w:fldChar w:fldCharType="end"/>
        </w:r>
      </w:hyperlink>
    </w:p>
    <w:p w14:paraId="1D8F8AB6" w14:textId="6F3EE4AE" w:rsidR="005F5773" w:rsidRDefault="00741645">
      <w:pPr>
        <w:pStyle w:val="Verzeichnis1"/>
        <w:rPr>
          <w:rFonts w:asciiTheme="minorHAnsi" w:eastAsiaTheme="minorEastAsia" w:hAnsiTheme="minorHAnsi"/>
          <w:b w:val="0"/>
          <w:sz w:val="22"/>
          <w:lang w:val="de-DE" w:eastAsia="de-DE"/>
        </w:rPr>
      </w:pPr>
      <w:hyperlink w:anchor="_Toc1117750" w:history="1">
        <w:r w:rsidR="005F5773" w:rsidRPr="000960C1">
          <w:rPr>
            <w:rStyle w:val="Hyperlink"/>
            <w:lang w:val="de-DE"/>
          </w:rPr>
          <w:t>A.</w:t>
        </w:r>
        <w:r w:rsidR="005F5773">
          <w:rPr>
            <w:rFonts w:asciiTheme="minorHAnsi" w:eastAsiaTheme="minorEastAsia" w:hAnsiTheme="minorHAnsi"/>
            <w:b w:val="0"/>
            <w:sz w:val="22"/>
            <w:lang w:val="de-DE" w:eastAsia="de-DE"/>
          </w:rPr>
          <w:tab/>
        </w:r>
        <w:r w:rsidR="005F5773" w:rsidRPr="000960C1">
          <w:rPr>
            <w:rStyle w:val="Hyperlink"/>
            <w:lang w:val="de-DE"/>
          </w:rPr>
          <w:t>Erste Überschrift im Anhang</w:t>
        </w:r>
        <w:r w:rsidR="005F5773">
          <w:rPr>
            <w:webHidden/>
          </w:rPr>
          <w:tab/>
        </w:r>
        <w:r w:rsidR="005F5773">
          <w:rPr>
            <w:webHidden/>
          </w:rPr>
          <w:fldChar w:fldCharType="begin"/>
        </w:r>
        <w:r w:rsidR="005F5773">
          <w:rPr>
            <w:webHidden/>
          </w:rPr>
          <w:instrText xml:space="preserve"> PAGEREF _Toc1117750 \h </w:instrText>
        </w:r>
        <w:r w:rsidR="005F5773">
          <w:rPr>
            <w:webHidden/>
          </w:rPr>
        </w:r>
        <w:r w:rsidR="005F5773">
          <w:rPr>
            <w:webHidden/>
          </w:rPr>
          <w:fldChar w:fldCharType="separate"/>
        </w:r>
        <w:r w:rsidR="008C2406">
          <w:rPr>
            <w:webHidden/>
          </w:rPr>
          <w:t>13</w:t>
        </w:r>
        <w:r w:rsidR="005F5773">
          <w:rPr>
            <w:webHidden/>
          </w:rPr>
          <w:fldChar w:fldCharType="end"/>
        </w:r>
      </w:hyperlink>
    </w:p>
    <w:p w14:paraId="26C934EC" w14:textId="25D31655" w:rsidR="005F5773" w:rsidRDefault="00741645">
      <w:pPr>
        <w:pStyle w:val="Verzeichnis2"/>
        <w:rPr>
          <w:rFonts w:asciiTheme="minorHAnsi" w:eastAsiaTheme="minorEastAsia" w:hAnsiTheme="minorHAnsi"/>
          <w:sz w:val="22"/>
          <w:lang w:eastAsia="de-DE"/>
        </w:rPr>
      </w:pPr>
      <w:hyperlink w:anchor="_Toc1117751" w:history="1">
        <w:r w:rsidR="005F5773" w:rsidRPr="000960C1">
          <w:rPr>
            <w:rStyle w:val="Hyperlink"/>
          </w:rPr>
          <w:t>A.1</w:t>
        </w:r>
        <w:r w:rsidR="005F5773">
          <w:rPr>
            <w:rFonts w:asciiTheme="minorHAnsi" w:eastAsiaTheme="minorEastAsia" w:hAnsiTheme="minorHAnsi"/>
            <w:sz w:val="22"/>
            <w:lang w:eastAsia="de-DE"/>
          </w:rPr>
          <w:tab/>
        </w:r>
        <w:r w:rsidR="005F5773" w:rsidRPr="000960C1">
          <w:rPr>
            <w:rStyle w:val="Hyperlink"/>
          </w:rPr>
          <w:t>Unterkapitel im Anhang A</w:t>
        </w:r>
        <w:r w:rsidR="005F5773">
          <w:rPr>
            <w:webHidden/>
          </w:rPr>
          <w:tab/>
        </w:r>
        <w:r w:rsidR="005F5773">
          <w:rPr>
            <w:webHidden/>
          </w:rPr>
          <w:fldChar w:fldCharType="begin"/>
        </w:r>
        <w:r w:rsidR="005F5773">
          <w:rPr>
            <w:webHidden/>
          </w:rPr>
          <w:instrText xml:space="preserve"> PAGEREF _Toc1117751 \h </w:instrText>
        </w:r>
        <w:r w:rsidR="005F5773">
          <w:rPr>
            <w:webHidden/>
          </w:rPr>
        </w:r>
        <w:r w:rsidR="005F5773">
          <w:rPr>
            <w:webHidden/>
          </w:rPr>
          <w:fldChar w:fldCharType="separate"/>
        </w:r>
        <w:r w:rsidR="008C2406">
          <w:rPr>
            <w:webHidden/>
          </w:rPr>
          <w:t>13</w:t>
        </w:r>
        <w:r w:rsidR="005F5773">
          <w:rPr>
            <w:webHidden/>
          </w:rPr>
          <w:fldChar w:fldCharType="end"/>
        </w:r>
      </w:hyperlink>
    </w:p>
    <w:p w14:paraId="0FFFFC2F" w14:textId="2F317C60" w:rsidR="005F5773" w:rsidRDefault="00741645">
      <w:pPr>
        <w:pStyle w:val="Verzeichnis2"/>
        <w:rPr>
          <w:rFonts w:asciiTheme="minorHAnsi" w:eastAsiaTheme="minorEastAsia" w:hAnsiTheme="minorHAnsi"/>
          <w:sz w:val="22"/>
          <w:lang w:eastAsia="de-DE"/>
        </w:rPr>
      </w:pPr>
      <w:hyperlink w:anchor="_Toc1117752" w:history="1">
        <w:r w:rsidR="005F5773" w:rsidRPr="000960C1">
          <w:rPr>
            <w:rStyle w:val="Hyperlink"/>
          </w:rPr>
          <w:t>A.2</w:t>
        </w:r>
        <w:r w:rsidR="005F5773">
          <w:rPr>
            <w:rFonts w:asciiTheme="minorHAnsi" w:eastAsiaTheme="minorEastAsia" w:hAnsiTheme="minorHAnsi"/>
            <w:sz w:val="22"/>
            <w:lang w:eastAsia="de-DE"/>
          </w:rPr>
          <w:tab/>
        </w:r>
        <w:r w:rsidR="005F5773" w:rsidRPr="000960C1">
          <w:rPr>
            <w:rStyle w:val="Hyperlink"/>
          </w:rPr>
          <w:t>Zweites Unterkapitel im Anhang A</w:t>
        </w:r>
        <w:r w:rsidR="005F5773">
          <w:rPr>
            <w:webHidden/>
          </w:rPr>
          <w:tab/>
        </w:r>
        <w:r w:rsidR="005F5773">
          <w:rPr>
            <w:webHidden/>
          </w:rPr>
          <w:fldChar w:fldCharType="begin"/>
        </w:r>
        <w:r w:rsidR="005F5773">
          <w:rPr>
            <w:webHidden/>
          </w:rPr>
          <w:instrText xml:space="preserve"> PAGEREF _Toc1117752 \h </w:instrText>
        </w:r>
        <w:r w:rsidR="005F5773">
          <w:rPr>
            <w:webHidden/>
          </w:rPr>
        </w:r>
        <w:r w:rsidR="005F5773">
          <w:rPr>
            <w:webHidden/>
          </w:rPr>
          <w:fldChar w:fldCharType="separate"/>
        </w:r>
        <w:r w:rsidR="008C2406">
          <w:rPr>
            <w:webHidden/>
          </w:rPr>
          <w:t>13</w:t>
        </w:r>
        <w:r w:rsidR="005F5773">
          <w:rPr>
            <w:webHidden/>
          </w:rPr>
          <w:fldChar w:fldCharType="end"/>
        </w:r>
      </w:hyperlink>
    </w:p>
    <w:p w14:paraId="6A7A3E42" w14:textId="19BA41E3" w:rsidR="005F5773" w:rsidRDefault="00741645">
      <w:pPr>
        <w:pStyle w:val="Verzeichnis1"/>
        <w:rPr>
          <w:rFonts w:asciiTheme="minorHAnsi" w:eastAsiaTheme="minorEastAsia" w:hAnsiTheme="minorHAnsi"/>
          <w:b w:val="0"/>
          <w:sz w:val="22"/>
          <w:lang w:val="de-DE" w:eastAsia="de-DE"/>
        </w:rPr>
      </w:pPr>
      <w:hyperlink w:anchor="_Toc1117753" w:history="1">
        <w:r w:rsidR="005F5773" w:rsidRPr="000960C1">
          <w:rPr>
            <w:rStyle w:val="Hyperlink"/>
            <w:lang w:val="de-DE"/>
          </w:rPr>
          <w:t>B.</w:t>
        </w:r>
        <w:r w:rsidR="005F5773">
          <w:rPr>
            <w:rFonts w:asciiTheme="minorHAnsi" w:eastAsiaTheme="minorEastAsia" w:hAnsiTheme="minorHAnsi"/>
            <w:b w:val="0"/>
            <w:sz w:val="22"/>
            <w:lang w:val="de-DE" w:eastAsia="de-DE"/>
          </w:rPr>
          <w:tab/>
        </w:r>
        <w:r w:rsidR="005F5773" w:rsidRPr="000960C1">
          <w:rPr>
            <w:rStyle w:val="Hyperlink"/>
            <w:lang w:val="de-DE"/>
          </w:rPr>
          <w:t>Literaturverzeichnis</w:t>
        </w:r>
        <w:r w:rsidR="005F5773">
          <w:rPr>
            <w:webHidden/>
          </w:rPr>
          <w:tab/>
        </w:r>
        <w:r w:rsidR="005F5773">
          <w:rPr>
            <w:webHidden/>
          </w:rPr>
          <w:fldChar w:fldCharType="begin"/>
        </w:r>
        <w:r w:rsidR="005F5773">
          <w:rPr>
            <w:webHidden/>
          </w:rPr>
          <w:instrText xml:space="preserve"> PAGEREF _Toc1117753 \h </w:instrText>
        </w:r>
        <w:r w:rsidR="005F5773">
          <w:rPr>
            <w:webHidden/>
          </w:rPr>
        </w:r>
        <w:r w:rsidR="005F5773">
          <w:rPr>
            <w:webHidden/>
          </w:rPr>
          <w:fldChar w:fldCharType="separate"/>
        </w:r>
        <w:r w:rsidR="008C2406">
          <w:rPr>
            <w:webHidden/>
          </w:rPr>
          <w:t>15</w:t>
        </w:r>
        <w:r w:rsidR="005F5773">
          <w:rPr>
            <w:webHidden/>
          </w:rPr>
          <w:fldChar w:fldCharType="end"/>
        </w:r>
      </w:hyperlink>
    </w:p>
    <w:p w14:paraId="6EB36A1A" w14:textId="2119F5DE" w:rsidR="005F5773" w:rsidRDefault="00741645">
      <w:pPr>
        <w:pStyle w:val="Verzeichnis1"/>
        <w:rPr>
          <w:rFonts w:asciiTheme="minorHAnsi" w:eastAsiaTheme="minorEastAsia" w:hAnsiTheme="minorHAnsi"/>
          <w:b w:val="0"/>
          <w:sz w:val="22"/>
          <w:lang w:val="de-DE" w:eastAsia="de-DE"/>
        </w:rPr>
      </w:pPr>
      <w:hyperlink w:anchor="_Toc1117754" w:history="1">
        <w:r w:rsidR="005F5773" w:rsidRPr="000960C1">
          <w:rPr>
            <w:rStyle w:val="Hyperlink"/>
            <w:lang w:val="de-DE"/>
          </w:rPr>
          <w:t>C.</w:t>
        </w:r>
        <w:r w:rsidR="005F5773">
          <w:rPr>
            <w:rFonts w:asciiTheme="minorHAnsi" w:eastAsiaTheme="minorEastAsia" w:hAnsiTheme="minorHAnsi"/>
            <w:b w:val="0"/>
            <w:sz w:val="22"/>
            <w:lang w:val="de-DE" w:eastAsia="de-DE"/>
          </w:rPr>
          <w:tab/>
        </w:r>
        <w:r w:rsidR="005F5773" w:rsidRPr="000960C1">
          <w:rPr>
            <w:rStyle w:val="Hyperlink"/>
            <w:lang w:val="de-DE"/>
          </w:rPr>
          <w:t>Abkürzungs- und Symbolverzeichnis</w:t>
        </w:r>
        <w:r w:rsidR="005F5773">
          <w:rPr>
            <w:webHidden/>
          </w:rPr>
          <w:tab/>
        </w:r>
        <w:r w:rsidR="005F5773">
          <w:rPr>
            <w:webHidden/>
          </w:rPr>
          <w:fldChar w:fldCharType="begin"/>
        </w:r>
        <w:r w:rsidR="005F5773">
          <w:rPr>
            <w:webHidden/>
          </w:rPr>
          <w:instrText xml:space="preserve"> PAGEREF _Toc1117754 \h </w:instrText>
        </w:r>
        <w:r w:rsidR="005F5773">
          <w:rPr>
            <w:webHidden/>
          </w:rPr>
        </w:r>
        <w:r w:rsidR="005F5773">
          <w:rPr>
            <w:webHidden/>
          </w:rPr>
          <w:fldChar w:fldCharType="separate"/>
        </w:r>
        <w:r w:rsidR="008C2406">
          <w:rPr>
            <w:webHidden/>
          </w:rPr>
          <w:t>17</w:t>
        </w:r>
        <w:r w:rsidR="005F5773">
          <w:rPr>
            <w:webHidden/>
          </w:rPr>
          <w:fldChar w:fldCharType="end"/>
        </w:r>
      </w:hyperlink>
    </w:p>
    <w:p w14:paraId="73FA5882" w14:textId="434F4A56" w:rsidR="005F5773" w:rsidRDefault="00741645">
      <w:pPr>
        <w:pStyle w:val="Verzeichnis2"/>
        <w:rPr>
          <w:rFonts w:asciiTheme="minorHAnsi" w:eastAsiaTheme="minorEastAsia" w:hAnsiTheme="minorHAnsi"/>
          <w:sz w:val="22"/>
          <w:lang w:eastAsia="de-DE"/>
        </w:rPr>
      </w:pPr>
      <w:hyperlink w:anchor="_Toc1117755" w:history="1">
        <w:r w:rsidR="005F5773" w:rsidRPr="000960C1">
          <w:rPr>
            <w:rStyle w:val="Hyperlink"/>
          </w:rPr>
          <w:t>C.1</w:t>
        </w:r>
        <w:r w:rsidR="005F5773">
          <w:rPr>
            <w:rFonts w:asciiTheme="minorHAnsi" w:eastAsiaTheme="minorEastAsia" w:hAnsiTheme="minorHAnsi"/>
            <w:sz w:val="22"/>
            <w:lang w:eastAsia="de-DE"/>
          </w:rPr>
          <w:tab/>
        </w:r>
        <w:r w:rsidR="005F5773" w:rsidRPr="000960C1">
          <w:rPr>
            <w:rStyle w:val="Hyperlink"/>
          </w:rPr>
          <w:t>Abkürzungen</w:t>
        </w:r>
        <w:r w:rsidR="005F5773">
          <w:rPr>
            <w:webHidden/>
          </w:rPr>
          <w:tab/>
        </w:r>
        <w:r w:rsidR="005F5773">
          <w:rPr>
            <w:webHidden/>
          </w:rPr>
          <w:fldChar w:fldCharType="begin"/>
        </w:r>
        <w:r w:rsidR="005F5773">
          <w:rPr>
            <w:webHidden/>
          </w:rPr>
          <w:instrText xml:space="preserve"> PAGEREF _Toc1117755 \h </w:instrText>
        </w:r>
        <w:r w:rsidR="005F5773">
          <w:rPr>
            <w:webHidden/>
          </w:rPr>
        </w:r>
        <w:r w:rsidR="005F5773">
          <w:rPr>
            <w:webHidden/>
          </w:rPr>
          <w:fldChar w:fldCharType="separate"/>
        </w:r>
        <w:r w:rsidR="008C2406">
          <w:rPr>
            <w:webHidden/>
          </w:rPr>
          <w:t>17</w:t>
        </w:r>
        <w:r w:rsidR="005F5773">
          <w:rPr>
            <w:webHidden/>
          </w:rPr>
          <w:fldChar w:fldCharType="end"/>
        </w:r>
      </w:hyperlink>
    </w:p>
    <w:p w14:paraId="6622772C" w14:textId="5D2FC7C0" w:rsidR="005F5773" w:rsidRDefault="00741645">
      <w:pPr>
        <w:pStyle w:val="Verzeichnis2"/>
        <w:rPr>
          <w:rFonts w:asciiTheme="minorHAnsi" w:eastAsiaTheme="minorEastAsia" w:hAnsiTheme="minorHAnsi"/>
          <w:sz w:val="22"/>
          <w:lang w:eastAsia="de-DE"/>
        </w:rPr>
      </w:pPr>
      <w:hyperlink w:anchor="_Toc1117756" w:history="1">
        <w:r w:rsidR="005F5773" w:rsidRPr="000960C1">
          <w:rPr>
            <w:rStyle w:val="Hyperlink"/>
          </w:rPr>
          <w:t>C.2</w:t>
        </w:r>
        <w:r w:rsidR="005F5773">
          <w:rPr>
            <w:rFonts w:asciiTheme="minorHAnsi" w:eastAsiaTheme="minorEastAsia" w:hAnsiTheme="minorHAnsi"/>
            <w:sz w:val="22"/>
            <w:lang w:eastAsia="de-DE"/>
          </w:rPr>
          <w:tab/>
        </w:r>
        <w:r w:rsidR="005F5773" w:rsidRPr="000960C1">
          <w:rPr>
            <w:rStyle w:val="Hyperlink"/>
          </w:rPr>
          <w:t>Symbole</w:t>
        </w:r>
        <w:r w:rsidR="005F5773">
          <w:rPr>
            <w:webHidden/>
          </w:rPr>
          <w:tab/>
        </w:r>
        <w:r w:rsidR="005F5773">
          <w:rPr>
            <w:webHidden/>
          </w:rPr>
          <w:fldChar w:fldCharType="begin"/>
        </w:r>
        <w:r w:rsidR="005F5773">
          <w:rPr>
            <w:webHidden/>
          </w:rPr>
          <w:instrText xml:space="preserve"> PAGEREF _Toc1117756 \h </w:instrText>
        </w:r>
        <w:r w:rsidR="005F5773">
          <w:rPr>
            <w:webHidden/>
          </w:rPr>
        </w:r>
        <w:r w:rsidR="005F5773">
          <w:rPr>
            <w:webHidden/>
          </w:rPr>
          <w:fldChar w:fldCharType="separate"/>
        </w:r>
        <w:r w:rsidR="008C2406">
          <w:rPr>
            <w:webHidden/>
          </w:rPr>
          <w:t>17</w:t>
        </w:r>
        <w:r w:rsidR="005F5773">
          <w:rPr>
            <w:webHidden/>
          </w:rPr>
          <w:fldChar w:fldCharType="end"/>
        </w:r>
      </w:hyperlink>
    </w:p>
    <w:p w14:paraId="5342CE3E" w14:textId="113629ED" w:rsidR="005F5773" w:rsidRDefault="00741645">
      <w:pPr>
        <w:pStyle w:val="Verzeichnis1"/>
        <w:rPr>
          <w:rFonts w:asciiTheme="minorHAnsi" w:eastAsiaTheme="minorEastAsia" w:hAnsiTheme="minorHAnsi"/>
          <w:b w:val="0"/>
          <w:sz w:val="22"/>
          <w:lang w:val="de-DE" w:eastAsia="de-DE"/>
        </w:rPr>
      </w:pPr>
      <w:hyperlink w:anchor="_Toc1117757" w:history="1">
        <w:r w:rsidR="005F5773" w:rsidRPr="000960C1">
          <w:rPr>
            <w:rStyle w:val="Hyperlink"/>
          </w:rPr>
          <w:t>Danksagung</w:t>
        </w:r>
        <w:r w:rsidR="005F5773">
          <w:rPr>
            <w:webHidden/>
          </w:rPr>
          <w:tab/>
        </w:r>
        <w:r w:rsidR="005F5773">
          <w:rPr>
            <w:webHidden/>
          </w:rPr>
          <w:fldChar w:fldCharType="begin"/>
        </w:r>
        <w:r w:rsidR="005F5773">
          <w:rPr>
            <w:webHidden/>
          </w:rPr>
          <w:instrText xml:space="preserve"> PAGEREF _Toc1117757 \h </w:instrText>
        </w:r>
        <w:r w:rsidR="005F5773">
          <w:rPr>
            <w:webHidden/>
          </w:rPr>
        </w:r>
        <w:r w:rsidR="005F5773">
          <w:rPr>
            <w:webHidden/>
          </w:rPr>
          <w:fldChar w:fldCharType="separate"/>
        </w:r>
        <w:r w:rsidR="008C2406">
          <w:rPr>
            <w:webHidden/>
          </w:rPr>
          <w:t>19</w:t>
        </w:r>
        <w:r w:rsidR="005F5773">
          <w:rPr>
            <w:webHidden/>
          </w:rPr>
          <w:fldChar w:fldCharType="end"/>
        </w:r>
      </w:hyperlink>
    </w:p>
    <w:p w14:paraId="44EEF2A5" w14:textId="3BA4792D" w:rsidR="005F5773" w:rsidRDefault="00741645">
      <w:pPr>
        <w:pStyle w:val="Verzeichnis1"/>
        <w:rPr>
          <w:rFonts w:asciiTheme="minorHAnsi" w:eastAsiaTheme="minorEastAsia" w:hAnsiTheme="minorHAnsi"/>
          <w:b w:val="0"/>
          <w:sz w:val="22"/>
          <w:lang w:val="de-DE" w:eastAsia="de-DE"/>
        </w:rPr>
      </w:pPr>
      <w:hyperlink w:anchor="_Toc1117758" w:history="1">
        <w:r w:rsidR="005F5773" w:rsidRPr="000960C1">
          <w:rPr>
            <w:rStyle w:val="Hyperlink"/>
          </w:rPr>
          <w:t>Liste der Publikationen</w:t>
        </w:r>
        <w:r w:rsidR="005F5773">
          <w:rPr>
            <w:webHidden/>
          </w:rPr>
          <w:tab/>
        </w:r>
        <w:r w:rsidR="005F5773">
          <w:rPr>
            <w:webHidden/>
          </w:rPr>
          <w:fldChar w:fldCharType="begin"/>
        </w:r>
        <w:r w:rsidR="005F5773">
          <w:rPr>
            <w:webHidden/>
          </w:rPr>
          <w:instrText xml:space="preserve"> PAGEREF _Toc1117758 \h </w:instrText>
        </w:r>
        <w:r w:rsidR="005F5773">
          <w:rPr>
            <w:webHidden/>
          </w:rPr>
        </w:r>
        <w:r w:rsidR="005F5773">
          <w:rPr>
            <w:webHidden/>
          </w:rPr>
          <w:fldChar w:fldCharType="separate"/>
        </w:r>
        <w:r w:rsidR="008C2406">
          <w:rPr>
            <w:webHidden/>
          </w:rPr>
          <w:t>21</w:t>
        </w:r>
        <w:r w:rsidR="005F5773">
          <w:rPr>
            <w:webHidden/>
          </w:rPr>
          <w:fldChar w:fldCharType="end"/>
        </w:r>
      </w:hyperlink>
    </w:p>
    <w:p w14:paraId="1DDF80C8" w14:textId="62D57520" w:rsidR="005F5773" w:rsidRDefault="00741645">
      <w:pPr>
        <w:pStyle w:val="Verzeichnis2"/>
        <w:rPr>
          <w:rFonts w:asciiTheme="minorHAnsi" w:eastAsiaTheme="minorEastAsia" w:hAnsiTheme="minorHAnsi"/>
          <w:sz w:val="22"/>
          <w:lang w:eastAsia="de-DE"/>
        </w:rPr>
      </w:pPr>
      <w:hyperlink w:anchor="_Toc1117759" w:history="1">
        <w:r w:rsidR="005F5773" w:rsidRPr="000960C1">
          <w:rPr>
            <w:rStyle w:val="Hyperlink"/>
          </w:rPr>
          <w:t>Zeitschriftenveröffentlichungen</w:t>
        </w:r>
        <w:r w:rsidR="005F5773">
          <w:rPr>
            <w:webHidden/>
          </w:rPr>
          <w:tab/>
        </w:r>
        <w:r w:rsidR="005F5773">
          <w:rPr>
            <w:webHidden/>
          </w:rPr>
          <w:fldChar w:fldCharType="begin"/>
        </w:r>
        <w:r w:rsidR="005F5773">
          <w:rPr>
            <w:webHidden/>
          </w:rPr>
          <w:instrText xml:space="preserve"> PAGEREF _Toc1117759 \h </w:instrText>
        </w:r>
        <w:r w:rsidR="005F5773">
          <w:rPr>
            <w:webHidden/>
          </w:rPr>
        </w:r>
        <w:r w:rsidR="005F5773">
          <w:rPr>
            <w:webHidden/>
          </w:rPr>
          <w:fldChar w:fldCharType="separate"/>
        </w:r>
        <w:r w:rsidR="008C2406">
          <w:rPr>
            <w:webHidden/>
          </w:rPr>
          <w:t>21</w:t>
        </w:r>
        <w:r w:rsidR="005F5773">
          <w:rPr>
            <w:webHidden/>
          </w:rPr>
          <w:fldChar w:fldCharType="end"/>
        </w:r>
      </w:hyperlink>
    </w:p>
    <w:p w14:paraId="225C2E28" w14:textId="0C13687E" w:rsidR="005F5773" w:rsidRDefault="00741645">
      <w:pPr>
        <w:pStyle w:val="Verzeichnis2"/>
        <w:rPr>
          <w:rFonts w:asciiTheme="minorHAnsi" w:eastAsiaTheme="minorEastAsia" w:hAnsiTheme="minorHAnsi"/>
          <w:sz w:val="22"/>
          <w:lang w:eastAsia="de-DE"/>
        </w:rPr>
      </w:pPr>
      <w:hyperlink w:anchor="_Toc1117760" w:history="1">
        <w:r w:rsidR="005F5773" w:rsidRPr="000960C1">
          <w:rPr>
            <w:rStyle w:val="Hyperlink"/>
          </w:rPr>
          <w:t>Konferenz-Publikationen</w:t>
        </w:r>
        <w:r w:rsidR="005F5773">
          <w:rPr>
            <w:webHidden/>
          </w:rPr>
          <w:tab/>
        </w:r>
        <w:r w:rsidR="005F5773">
          <w:rPr>
            <w:webHidden/>
          </w:rPr>
          <w:fldChar w:fldCharType="begin"/>
        </w:r>
        <w:r w:rsidR="005F5773">
          <w:rPr>
            <w:webHidden/>
          </w:rPr>
          <w:instrText xml:space="preserve"> PAGEREF _Toc1117760 \h </w:instrText>
        </w:r>
        <w:r w:rsidR="005F5773">
          <w:rPr>
            <w:webHidden/>
          </w:rPr>
        </w:r>
        <w:r w:rsidR="005F5773">
          <w:rPr>
            <w:webHidden/>
          </w:rPr>
          <w:fldChar w:fldCharType="separate"/>
        </w:r>
        <w:r w:rsidR="008C2406">
          <w:rPr>
            <w:webHidden/>
          </w:rPr>
          <w:t>21</w:t>
        </w:r>
        <w:r w:rsidR="005F5773">
          <w:rPr>
            <w:webHidden/>
          </w:rPr>
          <w:fldChar w:fldCharType="end"/>
        </w:r>
      </w:hyperlink>
    </w:p>
    <w:p w14:paraId="5B9FB1D2" w14:textId="3C52AE92" w:rsidR="001539CF" w:rsidRPr="005F5773" w:rsidRDefault="005E53C4" w:rsidP="005F5773">
      <w:pPr>
        <w:pStyle w:val="Verzeichnis2"/>
      </w:pPr>
      <w:r w:rsidRPr="005F5773">
        <w:fldChar w:fldCharType="end"/>
      </w:r>
      <w:r w:rsidR="001539CF" w:rsidRPr="005F5773">
        <w:br w:type="page"/>
      </w:r>
    </w:p>
    <w:p w14:paraId="449B7FDC" w14:textId="77777777" w:rsidR="00FB4C0F" w:rsidRPr="005F5773" w:rsidRDefault="00FB4C0F" w:rsidP="00F13CBA">
      <w:pPr>
        <w:pStyle w:val="berschrift1ohneNummer"/>
        <w:sectPr w:rsidR="00FB4C0F" w:rsidRPr="005F5773" w:rsidSect="00912007">
          <w:footerReference w:type="first" r:id="rId12"/>
          <w:type w:val="oddPage"/>
          <w:pgSz w:w="11906" w:h="16838" w:code="9"/>
          <w:pgMar w:top="1985" w:right="1247" w:bottom="1985" w:left="1814" w:header="1134" w:footer="1134" w:gutter="0"/>
          <w:pgNumType w:fmt="lowerRoman" w:start="1"/>
          <w:cols w:space="708"/>
          <w:titlePg/>
          <w:docGrid w:linePitch="360"/>
        </w:sectPr>
      </w:pPr>
    </w:p>
    <w:p w14:paraId="0231982D" w14:textId="630EA9F8" w:rsidR="00F13CBA" w:rsidRPr="005F5773" w:rsidRDefault="008379D7" w:rsidP="00F13CBA">
      <w:pPr>
        <w:pStyle w:val="berschrift1ohneNummer"/>
      </w:pPr>
      <w:bookmarkStart w:id="3" w:name="_Toc1117738"/>
      <w:r w:rsidRPr="005F5773">
        <w:lastRenderedPageBreak/>
        <w:t>Kurzfassung</w:t>
      </w:r>
      <w:bookmarkEnd w:id="3"/>
    </w:p>
    <w:p w14:paraId="40C0E2C4" w14:textId="77777777" w:rsidR="00D94BE3" w:rsidRPr="005F5773" w:rsidRDefault="00D94BE3" w:rsidP="008379D7">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14:paraId="720907E6" w14:textId="77777777" w:rsidR="00D94BE3" w:rsidRPr="005F5773" w:rsidRDefault="00D94BE3" w:rsidP="008379D7">
      <w:r w:rsidRPr="005F5773">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14:paraId="5B240C5A" w14:textId="77777777" w:rsidR="00D94BE3" w:rsidRPr="005F5773" w:rsidRDefault="00D94BE3" w:rsidP="008379D7">
      <w:r w:rsidRPr="005F5773">
        <w:t>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p w14:paraId="61676CD4" w14:textId="77777777" w:rsidR="00D94BE3" w:rsidRPr="005F5773" w:rsidRDefault="00D94BE3" w:rsidP="008379D7">
      <w:r w:rsidRPr="005F5773">
        <w:t>Sparen Sie Zeit in Word dank neuer Schaltflächen, die angezeigt werden, wo Sie sie benötigen. Zum Ändern der Weise, in der sich ein Bild in Ihr Dokument einfügt, klicken Sie auf das Bild. Dann wird eine Schaltfläche für Layoutoptionen neben dem Bild angezeigt Beim Arbeiten an einer Tabelle klicken Sie an die Position, an der Sie eine Zeile oder Spalte hinzufügen möchten, und klicken Sie dann auf das Pluszeichen.</w:t>
      </w:r>
    </w:p>
    <w:p w14:paraId="550E9DF3" w14:textId="77777777" w:rsidR="00D94BE3" w:rsidRPr="005F5773" w:rsidRDefault="00D94BE3" w:rsidP="008379D7">
      <w:r w:rsidRPr="005F5773">
        <w:t>Auch das Lesen ist bequemer in der neuen Leseansicht. Sie können Teile des Dokuments reduzieren und sich auf den gewünschten Text konzentrieren. Wenn Sie vor dem Ende zu lesen aufhören müssen, merkt sich Word die Stelle, bis zu der Sie gelangt sind – sogar auf einem anderen Gerät.</w:t>
      </w:r>
    </w:p>
    <w:p w14:paraId="725995C1" w14:textId="77777777" w:rsidR="00D94BE3" w:rsidRPr="005F5773" w:rsidRDefault="00D94BE3" w:rsidP="008379D7">
      <w:r w:rsidRPr="005F5773">
        <w:t xml:space="preserve">Video bietet eine leistungsstarke Möglichkeit zur Unterstützung Ihres Standpunkts. Wenn Sie auf "Onlinevideo" klicken, können Sie den Einbettungscode für das Video einfügen, das hinzugefügt werden soll. Sie können auch ein </w:t>
      </w:r>
      <w:r w:rsidRPr="005F5773">
        <w:lastRenderedPageBreak/>
        <w:t>Stichwort eingeben, um online nach dem Videoclip zu suchen, der optimal zu Ihrem Dokument passt.</w:t>
      </w:r>
    </w:p>
    <w:p w14:paraId="384DEC11" w14:textId="77777777" w:rsidR="00D94BE3" w:rsidRPr="005F5773" w:rsidRDefault="00D94BE3" w:rsidP="008379D7">
      <w:r w:rsidRPr="005F5773">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14:paraId="6B18756B" w14:textId="0CE43187" w:rsidR="00D94BE3" w:rsidRPr="005F5773" w:rsidRDefault="00D94BE3" w:rsidP="008379D7">
      <w:r w:rsidRPr="005F5773">
        <w:t xml:space="preserve">Designs und Formatvorlagen helfen auch dabei, die Elemente Ihres Dokuments aufeinander abzustimmen. Wenn Sie auf "Design" klicken und ein </w:t>
      </w:r>
      <w:r w:rsidR="008C2406">
        <w:br/>
      </w:r>
      <w:r w:rsidRPr="005F5773">
        <w:t>neues Design auswählen, ändern sich die Grafiken, Diagramme und SmartArt-Grafiken so, dass sie dem neuen Design entsprechen. Wenn Sie Formatvorlagen anwenden, ändern sich die Überschriften passend zum neuen Design.</w:t>
      </w:r>
    </w:p>
    <w:p w14:paraId="5283D9ED" w14:textId="77777777" w:rsidR="00D94BE3" w:rsidRPr="005F5773" w:rsidRDefault="00D94BE3" w:rsidP="008379D7">
      <w:r w:rsidRPr="005F5773">
        <w:t>Sparen Sie Zeit in Word dank neuer Schaltflächen, die angezeigt werden, wo Sie sie benötigen. Zum Ändern der Weise, in der sich ein Bild in Ihr Dokument einfügt, klicken Sie auf das Bild. Dann wird eine Schaltfläche für Layoutoptionen neben dem Bild angezeigt Beim Arbeiten an einer Tabelle klicken Sie an die Position, an der Sie eine Zeile oder Spalte hinzufügen möchten, und klicken Sie dann auf das Pluszeichen.</w:t>
      </w:r>
    </w:p>
    <w:p w14:paraId="43A7A69A" w14:textId="0CC88021" w:rsidR="000D7A01" w:rsidRPr="005F5773" w:rsidRDefault="000D7A01" w:rsidP="008379D7"/>
    <w:p w14:paraId="259473D0" w14:textId="77777777" w:rsidR="00D94BE3" w:rsidRPr="005F5773" w:rsidRDefault="00D94BE3" w:rsidP="008379D7"/>
    <w:p w14:paraId="7DDFD356" w14:textId="42BC6FD6" w:rsidR="00023F08" w:rsidRPr="005F5773" w:rsidRDefault="00023F08" w:rsidP="008379D7"/>
    <w:p w14:paraId="30176C1E" w14:textId="45D6FFA0" w:rsidR="008379D7" w:rsidRPr="005F5773" w:rsidRDefault="008379D7">
      <w:pPr>
        <w:jc w:val="left"/>
      </w:pPr>
      <w:r w:rsidRPr="005F5773">
        <w:br w:type="page"/>
      </w:r>
    </w:p>
    <w:p w14:paraId="2448E38D" w14:textId="77777777" w:rsidR="00FB4C0F" w:rsidRPr="005F5773" w:rsidRDefault="00FB4C0F" w:rsidP="00EB046A">
      <w:pPr>
        <w:pStyle w:val="berschrift1ohneNummer"/>
        <w:sectPr w:rsidR="00FB4C0F" w:rsidRPr="005F5773" w:rsidSect="00912007">
          <w:type w:val="oddPage"/>
          <w:pgSz w:w="11906" w:h="16838" w:code="9"/>
          <w:pgMar w:top="1985" w:right="1247" w:bottom="1985" w:left="1814" w:header="1134" w:footer="1134" w:gutter="0"/>
          <w:pgNumType w:fmt="lowerRoman"/>
          <w:cols w:space="708"/>
          <w:titlePg/>
          <w:docGrid w:linePitch="360"/>
        </w:sectPr>
      </w:pPr>
    </w:p>
    <w:p w14:paraId="4A313AF4" w14:textId="025DB985" w:rsidR="00EB046A" w:rsidRPr="005F5773" w:rsidRDefault="005F5773" w:rsidP="00EB046A">
      <w:pPr>
        <w:pStyle w:val="berschrift1ohneNummer"/>
      </w:pPr>
      <w:bookmarkStart w:id="4" w:name="_Toc1117739"/>
      <w:r>
        <w:lastRenderedPageBreak/>
        <w:t>Vorwort</w:t>
      </w:r>
      <w:bookmarkEnd w:id="4"/>
    </w:p>
    <w:p w14:paraId="314330E6" w14:textId="77777777" w:rsidR="00D94BE3" w:rsidRPr="005F5773" w:rsidRDefault="00D94BE3" w:rsidP="00A45D4D">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14:paraId="492D88CD" w14:textId="77777777" w:rsidR="00D94BE3" w:rsidRPr="005F5773" w:rsidRDefault="00D94BE3" w:rsidP="00A45D4D">
      <w:r w:rsidRPr="005F5773">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14:paraId="3043B45D" w14:textId="77777777" w:rsidR="00D94BE3" w:rsidRPr="005F5773" w:rsidRDefault="00D94BE3" w:rsidP="00A45D4D">
      <w:r w:rsidRPr="005F5773">
        <w:t>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p w14:paraId="0FB83732" w14:textId="77777777" w:rsidR="00D94BE3" w:rsidRPr="005F5773" w:rsidRDefault="00D94BE3" w:rsidP="00A45D4D">
      <w:r w:rsidRPr="005F5773">
        <w:t>Sparen Sie Zeit in Word dank neuer Schaltflächen, die angezeigt werden, wo Sie sie benötigen. Zum Ändern der Weise, in der sich ein Bild in Ihr Dokument einfügt, klicken Sie auf das Bild. Dann wird eine Schaltfläche für Layoutoptionen neben dem Bild angezeigt Beim Arbeiten an einer Tabelle klicken Sie an die Position, an der Sie eine Zeile oder Spalte hinzufügen möchten, und klicken Sie dann auf das Pluszeichen.</w:t>
      </w:r>
    </w:p>
    <w:p w14:paraId="5DAF7F1A" w14:textId="11481085" w:rsidR="00A14D33" w:rsidRPr="005F5773" w:rsidRDefault="00A14D33" w:rsidP="00A45D4D"/>
    <w:p w14:paraId="2E5FB29C" w14:textId="77777777" w:rsidR="00D94BE3" w:rsidRPr="005F5773" w:rsidRDefault="00D94BE3" w:rsidP="00A45D4D"/>
    <w:p w14:paraId="240218C7" w14:textId="3DC078AE" w:rsidR="002A438A" w:rsidRPr="005F5773" w:rsidRDefault="002A438A" w:rsidP="00A45D4D"/>
    <w:p w14:paraId="24849629" w14:textId="77777777" w:rsidR="00FB4C0F" w:rsidRPr="005F5773" w:rsidRDefault="00FB4C0F" w:rsidP="007037F3">
      <w:pPr>
        <w:pStyle w:val="berschrift1ohneNummer"/>
        <w:sectPr w:rsidR="00FB4C0F" w:rsidRPr="005F5773" w:rsidSect="00912007">
          <w:type w:val="oddPage"/>
          <w:pgSz w:w="11906" w:h="16838" w:code="9"/>
          <w:pgMar w:top="1985" w:right="1247" w:bottom="1985" w:left="1814" w:header="1134" w:footer="1134" w:gutter="0"/>
          <w:pgNumType w:fmt="lowerRoman"/>
          <w:cols w:space="708"/>
          <w:titlePg/>
          <w:docGrid w:linePitch="360"/>
        </w:sectPr>
      </w:pPr>
    </w:p>
    <w:p w14:paraId="1089B420" w14:textId="284AC745" w:rsidR="008D2A67" w:rsidRPr="005F5773" w:rsidRDefault="005F5773" w:rsidP="008A5DCC">
      <w:pPr>
        <w:pStyle w:val="berschrift1"/>
      </w:pPr>
      <w:bookmarkStart w:id="5" w:name="_Toc1117740"/>
      <w:r>
        <w:lastRenderedPageBreak/>
        <w:t>Einführung</w:t>
      </w:r>
      <w:bookmarkEnd w:id="5"/>
    </w:p>
    <w:p w14:paraId="0DCFE221" w14:textId="7DE16E74" w:rsidR="002C518D" w:rsidRPr="005F5773" w:rsidRDefault="00D94BE3" w:rsidP="00D94BE3">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 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p w14:paraId="7B22CFCC" w14:textId="387EC7D2" w:rsidR="00073481" w:rsidRPr="005F5773" w:rsidRDefault="00A7381A" w:rsidP="00A45D4D">
      <w:r w:rsidRPr="005F5773">
        <w:t>…</w:t>
      </w:r>
    </w:p>
    <w:p w14:paraId="0ED0B86D" w14:textId="5E8B0B00" w:rsidR="00D94BE3" w:rsidRPr="005F5773" w:rsidRDefault="00D94BE3" w:rsidP="00A45D4D">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14:paraId="50756761" w14:textId="4A931583" w:rsidR="00D94BE3" w:rsidRPr="005F5773" w:rsidRDefault="00D94BE3" w:rsidP="00A45D4D">
      <w:r w:rsidRPr="005F5773">
        <w:t>Designs und Formatvorlagen helfen auch dabei, die Elemente Ihres Dokuments aufeinander abzustimmen. Wenn Sie auf "Design" klicken und ein neues Design auswählen, ändern sich die Grafiken, Diagramme und SmartArt-</w:t>
      </w:r>
      <w:r w:rsidRPr="005F5773">
        <w:lastRenderedPageBreak/>
        <w:t>Grafiken so, dass sie dem neuen Design entsprechen. Wenn Sie Formatvorlagen anwenden, ändern sich die Überschriften passend zum neuen Design. Sparen Sie Zeit in Word dank neuer Schaltflächen, die angezeigt werden, wo Sie sie benötigen. Zum Ändern der Weise, in der sich ein Bild in Ihr Dokument einfügt, klicken Sie auf das Bild. Dann wird eine Schaltfläche für Layoutoptionen neben dem Bild angezeigt Beim Arbeiten an einer Tabelle klicken Sie an die Position, an der Sie eine Zeile oder Spalte hinzufügen möchten, und klicken Sie dann auf das Pluszeichen.</w:t>
      </w:r>
    </w:p>
    <w:p w14:paraId="1A12F1C2" w14:textId="22E44051" w:rsidR="00FA4FB1" w:rsidRPr="005F5773" w:rsidRDefault="00D94BE3" w:rsidP="00A45D4D">
      <w:r w:rsidRPr="005F5773">
        <w:t>Auch das Lesen ist bequemer in der neuen Leseansicht. Sie können Teile des Dokuments reduzieren und sich auf den gewünschten Text konzentrieren. Wenn Sie vor dem Ende zu lesen aufhören müssen, merkt sich Word die Stelle, bis zu der Sie gelangt sind – sogar auf einem anderen Gerät.</w:t>
      </w:r>
    </w:p>
    <w:p w14:paraId="362D0E03" w14:textId="77777777" w:rsidR="00D94BE3" w:rsidRPr="005F5773" w:rsidRDefault="00D94BE3" w:rsidP="00A45D4D"/>
    <w:p w14:paraId="5302B016" w14:textId="77777777" w:rsidR="00A45D4D" w:rsidRPr="005F5773" w:rsidRDefault="00A45D4D">
      <w:pPr>
        <w:jc w:val="left"/>
      </w:pPr>
      <w:r w:rsidRPr="005F5773">
        <w:br w:type="page"/>
      </w:r>
    </w:p>
    <w:p w14:paraId="1C66D322" w14:textId="77777777" w:rsidR="00F627BA" w:rsidRPr="005F5773" w:rsidRDefault="00F627BA" w:rsidP="00922C8B">
      <w:pPr>
        <w:pStyle w:val="berschrift1"/>
        <w:sectPr w:rsidR="00F627BA" w:rsidRPr="005F5773" w:rsidSect="00912007">
          <w:headerReference w:type="even" r:id="rId13"/>
          <w:headerReference w:type="default" r:id="rId14"/>
          <w:footerReference w:type="first" r:id="rId15"/>
          <w:type w:val="oddPage"/>
          <w:pgSz w:w="11906" w:h="16838" w:code="9"/>
          <w:pgMar w:top="1985" w:right="1247" w:bottom="1985" w:left="1814" w:header="1134" w:footer="1134" w:gutter="0"/>
          <w:pgNumType w:start="1"/>
          <w:cols w:space="708"/>
          <w:titlePg/>
          <w:docGrid w:linePitch="360"/>
        </w:sectPr>
      </w:pPr>
      <w:bookmarkStart w:id="6" w:name="_Ref496274955"/>
    </w:p>
    <w:p w14:paraId="725C55CF" w14:textId="22E35D49" w:rsidR="00110562" w:rsidRPr="005F5773" w:rsidRDefault="001D672A" w:rsidP="00922C8B">
      <w:pPr>
        <w:pStyle w:val="berschrift1"/>
      </w:pPr>
      <w:bookmarkStart w:id="7" w:name="_Toc1117741"/>
      <w:bookmarkEnd w:id="6"/>
      <w:r w:rsidRPr="005F5773">
        <w:lastRenderedPageBreak/>
        <w:t>Erste Überschriftsebene des zweiten Kapitels</w:t>
      </w:r>
      <w:bookmarkEnd w:id="7"/>
    </w:p>
    <w:p w14:paraId="032BF535" w14:textId="56BEB6D7" w:rsidR="00D94BE3" w:rsidRPr="005F5773" w:rsidRDefault="00D94BE3" w:rsidP="00EE297E">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r w:rsidR="00D10A1D" w:rsidRPr="005F5773">
        <w:t xml:space="preserve"> </w:t>
      </w:r>
      <w:r w:rsidRPr="005F5773">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14:paraId="5F6A03E2" w14:textId="3BCA81D5" w:rsidR="00A45D4D" w:rsidRPr="005F5773" w:rsidRDefault="00A45D4D" w:rsidP="00A45D4D">
      <w:pPr>
        <w:pStyle w:val="Abbildung"/>
      </w:pPr>
      <w:r w:rsidRPr="005F5773">
        <w:drawing>
          <wp:inline distT="0" distB="0" distL="0" distR="0" wp14:anchorId="62E397E0" wp14:editId="0AD25E86">
            <wp:extent cx="5616575" cy="1723849"/>
            <wp:effectExtent l="0" t="0" r="317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_2_System Overview.png"/>
                    <pic:cNvPicPr/>
                  </pic:nvPicPr>
                  <pic:blipFill>
                    <a:blip r:embed="rId16" cstate="print">
                      <a:extLst>
                        <a:ext uri="{28A0092B-C50C-407E-A947-70E740481C1C}">
                          <a14:useLocalDpi xmlns:a14="http://schemas.microsoft.com/office/drawing/2010/main"/>
                        </a:ext>
                      </a:extLst>
                    </a:blip>
                    <a:stretch>
                      <a:fillRect/>
                    </a:stretch>
                  </pic:blipFill>
                  <pic:spPr>
                    <a:xfrm>
                      <a:off x="0" y="0"/>
                      <a:ext cx="5616575" cy="1723849"/>
                    </a:xfrm>
                    <a:prstGeom prst="rect">
                      <a:avLst/>
                    </a:prstGeom>
                  </pic:spPr>
                </pic:pic>
              </a:graphicData>
            </a:graphic>
          </wp:inline>
        </w:drawing>
      </w:r>
    </w:p>
    <w:p w14:paraId="02FEAEF3" w14:textId="06694948" w:rsidR="002E42C6" w:rsidRPr="00741645" w:rsidRDefault="00EF4646" w:rsidP="00074A74">
      <w:pPr>
        <w:pStyle w:val="Bildunterschrift"/>
        <w:rPr>
          <w:lang w:val="de-DE"/>
        </w:rPr>
      </w:pPr>
      <w:bookmarkStart w:id="8" w:name="_Ref497495664"/>
      <w:r w:rsidRPr="008C2406">
        <w:rPr>
          <w:b/>
          <w:lang w:val="de-DE"/>
        </w:rPr>
        <w:t xml:space="preserve">Abbildung </w:t>
      </w:r>
      <w:r w:rsidRPr="00EF4646">
        <w:rPr>
          <w:b/>
        </w:rPr>
        <w:fldChar w:fldCharType="begin"/>
      </w:r>
      <w:r w:rsidRPr="008C2406">
        <w:rPr>
          <w:b/>
          <w:lang w:val="de-DE"/>
        </w:rPr>
        <w:instrText xml:space="preserve"> STYLEREF 1 \s </w:instrText>
      </w:r>
      <w:r w:rsidRPr="00EF4646">
        <w:rPr>
          <w:b/>
        </w:rPr>
        <w:fldChar w:fldCharType="separate"/>
      </w:r>
      <w:r w:rsidR="008C2406" w:rsidRPr="008C2406">
        <w:rPr>
          <w:b/>
          <w:noProof/>
          <w:lang w:val="de-DE"/>
        </w:rPr>
        <w:t>2</w:t>
      </w:r>
      <w:r w:rsidRPr="00EF4646">
        <w:rPr>
          <w:b/>
        </w:rPr>
        <w:fldChar w:fldCharType="end"/>
      </w:r>
      <w:r w:rsidRPr="008C2406">
        <w:rPr>
          <w:b/>
          <w:lang w:val="de-DE"/>
        </w:rPr>
        <w:t>.</w:t>
      </w:r>
      <w:r w:rsidRPr="00EF4646">
        <w:rPr>
          <w:b/>
        </w:rPr>
        <w:fldChar w:fldCharType="begin"/>
      </w:r>
      <w:r w:rsidRPr="008C2406">
        <w:rPr>
          <w:b/>
          <w:lang w:val="de-DE"/>
        </w:rPr>
        <w:instrText xml:space="preserve"> SEQ Abbildung \* ARABIC \s 1 </w:instrText>
      </w:r>
      <w:r w:rsidRPr="00EF4646">
        <w:rPr>
          <w:b/>
        </w:rPr>
        <w:fldChar w:fldCharType="separate"/>
      </w:r>
      <w:r w:rsidR="008C2406" w:rsidRPr="008C2406">
        <w:rPr>
          <w:b/>
          <w:noProof/>
          <w:lang w:val="de-DE"/>
        </w:rPr>
        <w:t>1</w:t>
      </w:r>
      <w:r w:rsidRPr="00EF4646">
        <w:rPr>
          <w:b/>
        </w:rPr>
        <w:fldChar w:fldCharType="end"/>
      </w:r>
      <w:r w:rsidRPr="008C2406">
        <w:rPr>
          <w:b/>
          <w:lang w:val="de-DE"/>
        </w:rPr>
        <w:t>:</w:t>
      </w:r>
      <w:r w:rsidR="00A45D4D" w:rsidRPr="008C2406">
        <w:rPr>
          <w:b/>
          <w:lang w:val="de-DE"/>
        </w:rPr>
        <w:t xml:space="preserve"> </w:t>
      </w:r>
      <w:bookmarkEnd w:id="8"/>
      <w:r w:rsidR="001D672A" w:rsidRPr="008C2406">
        <w:rPr>
          <w:lang w:val="de-DE"/>
        </w:rPr>
        <w:t xml:space="preserve">Video bietet eine leistungsstarke Möglichkeit zur Unterstützung Ihres Standpunkts. </w:t>
      </w:r>
      <w:r w:rsidR="001D672A" w:rsidRPr="00741645">
        <w:rPr>
          <w:lang w:val="de-DE"/>
        </w:rPr>
        <w:t>Wenn Sie auf "Onlinevideo" klicken, können Sie den Einbettungscode für das Video einfügen, das hinzugefügt werden soll. Sie können auch ein Stichwort eingeben, um online nach dem Videoclip zu suchen, der optimal zu Ihrem Dokument passt.</w:t>
      </w:r>
    </w:p>
    <w:p w14:paraId="32D54D27" w14:textId="30DD4A47" w:rsidR="00287F22" w:rsidRPr="005F5773" w:rsidRDefault="001D672A" w:rsidP="00287F22">
      <w:pPr>
        <w:pStyle w:val="berschrift2"/>
      </w:pPr>
      <w:bookmarkStart w:id="9" w:name="_Toc1117742"/>
      <w:r w:rsidRPr="005F5773">
        <w:t>Zweite Überschriftsebene des zweiten Kapitels</w:t>
      </w:r>
      <w:bookmarkEnd w:id="9"/>
    </w:p>
    <w:p w14:paraId="3BFDA769" w14:textId="4F967461" w:rsidR="00107BF8" w:rsidRDefault="001D672A" w:rsidP="000D3821">
      <w:r w:rsidRPr="005F5773">
        <w:t xml:space="preserve">Video bietet eine leistungsstarke Möglichkeit zur Unterstützung Ihres Standpunkts. Wenn Sie auf "Onlinevideo" klicken, können Sie den Einbettungscode für das Video einfügen, das hinzugefügt werden soll. Sie können auch ein </w:t>
      </w:r>
      <w:r w:rsidRPr="005F5773">
        <w:lastRenderedPageBreak/>
        <w:t>Stichwort eingeben, um online nach dem Videoclip zu suchen, der optimal zu Ihrem Dokument passt.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4"/>
        <w:gridCol w:w="1887"/>
      </w:tblGrid>
      <w:tr w:rsidR="00AB2CBB" w14:paraId="27336D7D" w14:textId="77777777" w:rsidTr="00AB2CBB">
        <w:tc>
          <w:tcPr>
            <w:tcW w:w="7905" w:type="dxa"/>
          </w:tcPr>
          <w:p w14:paraId="424C799D" w14:textId="267D1F83" w:rsidR="00AB2CBB" w:rsidRDefault="00AB2CBB" w:rsidP="00AB2CBB">
            <w:pPr>
              <w:jc w:val="center"/>
            </w:pPr>
            <w:r w:rsidRPr="005F5773">
              <w:object w:dxaOrig="2620" w:dyaOrig="420" w14:anchorId="48880D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05pt;height:23.8pt" o:ole="">
                  <v:imagedata r:id="rId17" o:title=""/>
                </v:shape>
                <o:OLEObject Type="Embed" ProgID="Equation.DSMT4" ShapeID="_x0000_i1025" DrawAspect="Content" ObjectID="_1612351469" r:id="rId18"/>
              </w:object>
            </w:r>
          </w:p>
        </w:tc>
        <w:tc>
          <w:tcPr>
            <w:tcW w:w="1080" w:type="dxa"/>
          </w:tcPr>
          <w:p w14:paraId="0AE25068" w14:textId="1A61475C" w:rsidR="00AB2CBB" w:rsidRDefault="00AB2CBB" w:rsidP="00AB2CBB">
            <w:pPr>
              <w:pStyle w:val="Formelzhlung"/>
            </w:pPr>
            <w:r>
              <w:t>(</w:t>
            </w:r>
            <w:r>
              <w:fldChar w:fldCharType="begin"/>
            </w:r>
            <w:r>
              <w:instrText xml:space="preserve"> STYLEREF 1 \s </w:instrText>
            </w:r>
            <w:r>
              <w:fldChar w:fldCharType="separate"/>
            </w:r>
            <w:r w:rsidR="008C2406">
              <w:rPr>
                <w:noProof/>
              </w:rPr>
              <w:t>2</w:t>
            </w:r>
            <w:r>
              <w:fldChar w:fldCharType="end"/>
            </w:r>
            <w:r>
              <w:t>.</w:t>
            </w:r>
            <w:r>
              <w:fldChar w:fldCharType="begin"/>
            </w:r>
            <w:r>
              <w:instrText xml:space="preserve"> SEQ Formel \* ARABIC \s 1 </w:instrText>
            </w:r>
            <w:r>
              <w:fldChar w:fldCharType="separate"/>
            </w:r>
            <w:r w:rsidR="008C2406">
              <w:rPr>
                <w:noProof/>
              </w:rPr>
              <w:t>1</w:t>
            </w:r>
            <w:r>
              <w:fldChar w:fldCharType="end"/>
            </w:r>
            <w:r>
              <w:t>)</w:t>
            </w:r>
          </w:p>
        </w:tc>
      </w:tr>
    </w:tbl>
    <w:p w14:paraId="68908E6E" w14:textId="4B13034B" w:rsidR="001D672A" w:rsidRPr="005F5773" w:rsidRDefault="00AB2CBB" w:rsidP="007476DA">
      <w:r>
        <w:br/>
      </w:r>
      <w:r w:rsidR="001D672A" w:rsidRPr="005F5773">
        <w:t xml:space="preserve">Video bietet eine leistungsstarke Möglichkeit zur Unterstützung Ihres Standpunkts. Wenn Sie auf "Onlinevideo" klicken, können Sie den Einbettungscode für das Video einfügen, das hinzugefügt werden soll. </w:t>
      </w:r>
    </w:p>
    <w:p w14:paraId="6C294F70" w14:textId="3B626E61" w:rsidR="000A1E9C" w:rsidRPr="005F5773" w:rsidRDefault="001D672A" w:rsidP="00B871A8">
      <w:pPr>
        <w:pStyle w:val="berschrift3"/>
      </w:pPr>
      <w:bookmarkStart w:id="10" w:name="_Toc1117743"/>
      <w:r w:rsidRPr="005F5773">
        <w:t>Dritte Überschriftsebene im zweiten Kapitel</w:t>
      </w:r>
      <w:bookmarkEnd w:id="10"/>
    </w:p>
    <w:p w14:paraId="126D419E" w14:textId="5E17B353" w:rsidR="001D672A" w:rsidRDefault="001D672A" w:rsidP="00B871A8">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14:paraId="58EED240" w14:textId="02A4C0EF" w:rsidR="00EF4646" w:rsidRPr="00741645" w:rsidRDefault="00EF4646" w:rsidP="00EF4646">
      <w:pPr>
        <w:pStyle w:val="Tabellenberschrift"/>
        <w:rPr>
          <w:lang w:val="en-US"/>
        </w:rPr>
      </w:pPr>
      <w:bookmarkStart w:id="11" w:name="_Toc440881035"/>
      <w:r w:rsidRPr="00EF4646">
        <w:t xml:space="preserve">Tabelle </w:t>
      </w:r>
      <w:r w:rsidR="00741645">
        <w:rPr>
          <w:noProof/>
        </w:rPr>
        <w:fldChar w:fldCharType="begin"/>
      </w:r>
      <w:r w:rsidR="00741645">
        <w:rPr>
          <w:noProof/>
        </w:rPr>
        <w:instrText xml:space="preserve"> STYLEREF 1 \s </w:instrText>
      </w:r>
      <w:r w:rsidR="00741645">
        <w:rPr>
          <w:noProof/>
        </w:rPr>
        <w:fldChar w:fldCharType="separate"/>
      </w:r>
      <w:r w:rsidR="008C2406">
        <w:rPr>
          <w:noProof/>
        </w:rPr>
        <w:t>2</w:t>
      </w:r>
      <w:r w:rsidR="00741645">
        <w:rPr>
          <w:noProof/>
        </w:rPr>
        <w:fldChar w:fldCharType="end"/>
      </w:r>
      <w:r w:rsidRPr="00EF4646">
        <w:t>.</w:t>
      </w:r>
      <w:r w:rsidR="00741645">
        <w:rPr>
          <w:noProof/>
        </w:rPr>
        <w:fldChar w:fldCharType="begin"/>
      </w:r>
      <w:r w:rsidR="00741645">
        <w:rPr>
          <w:noProof/>
        </w:rPr>
        <w:instrText xml:space="preserve"> SEQ Tabelle \* ARABIC \s 1 </w:instrText>
      </w:r>
      <w:r w:rsidR="00741645">
        <w:rPr>
          <w:noProof/>
        </w:rPr>
        <w:fldChar w:fldCharType="separate"/>
      </w:r>
      <w:r w:rsidR="008C2406">
        <w:rPr>
          <w:noProof/>
        </w:rPr>
        <w:t>1</w:t>
      </w:r>
      <w:r w:rsidR="00741645">
        <w:rPr>
          <w:noProof/>
        </w:rPr>
        <w:fldChar w:fldCharType="end"/>
      </w:r>
      <w:r w:rsidRPr="00EF4646">
        <w:t>:</w:t>
      </w:r>
      <w:r>
        <w:t xml:space="preserve"> </w:t>
      </w:r>
      <w:r w:rsidRPr="00EF4646">
        <w:t xml:space="preserve">Vestibulum fringilla pede sit amet augue. </w:t>
      </w:r>
      <w:r w:rsidRPr="00741645">
        <w:rPr>
          <w:lang w:val="en-US"/>
        </w:rPr>
        <w:t>In turpis. Pellentesque posuere. Praesent turpis. Aenean posuere, tortor sed cursus feugiat, nunc augue blandit</w:t>
      </w:r>
      <w:bookmarkEnd w:id="11"/>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232"/>
        <w:gridCol w:w="2231"/>
        <w:gridCol w:w="2232"/>
      </w:tblGrid>
      <w:tr w:rsidR="00EF4646" w:rsidRPr="00EF4646" w14:paraId="19982CE6" w14:textId="77777777" w:rsidTr="00074A74">
        <w:trPr>
          <w:trHeight w:val="454"/>
        </w:trPr>
        <w:tc>
          <w:tcPr>
            <w:tcW w:w="2231" w:type="dxa"/>
            <w:shd w:val="clear" w:color="auto" w:fill="D9D9D9" w:themeFill="background1" w:themeFillShade="D9"/>
            <w:vAlign w:val="center"/>
          </w:tcPr>
          <w:p w14:paraId="5D04B851" w14:textId="77777777" w:rsidR="00EF4646" w:rsidRPr="00EF4646" w:rsidRDefault="00EF4646" w:rsidP="00044D29">
            <w:pPr>
              <w:pStyle w:val="Tabelle"/>
              <w:rPr>
                <w:sz w:val="24"/>
                <w:szCs w:val="24"/>
              </w:rPr>
            </w:pPr>
            <w:r w:rsidRPr="00EF4646">
              <w:rPr>
                <w:sz w:val="24"/>
                <w:szCs w:val="24"/>
              </w:rPr>
              <w:t>Vestibulum</w:t>
            </w:r>
          </w:p>
        </w:tc>
        <w:tc>
          <w:tcPr>
            <w:tcW w:w="2232" w:type="dxa"/>
            <w:vAlign w:val="center"/>
          </w:tcPr>
          <w:p w14:paraId="191FD7D1" w14:textId="77777777" w:rsidR="00EF4646" w:rsidRPr="00EF4646" w:rsidRDefault="00EF4646" w:rsidP="00044D29">
            <w:pPr>
              <w:pStyle w:val="Tabelle"/>
              <w:rPr>
                <w:sz w:val="24"/>
                <w:szCs w:val="24"/>
              </w:rPr>
            </w:pPr>
            <w:r w:rsidRPr="00EF4646">
              <w:rPr>
                <w:sz w:val="24"/>
                <w:szCs w:val="24"/>
              </w:rPr>
              <w:t>2,5</w:t>
            </w:r>
          </w:p>
        </w:tc>
        <w:tc>
          <w:tcPr>
            <w:tcW w:w="2231" w:type="dxa"/>
            <w:vAlign w:val="center"/>
          </w:tcPr>
          <w:p w14:paraId="75A71EFA" w14:textId="77777777" w:rsidR="00EF4646" w:rsidRPr="00EF4646" w:rsidRDefault="00EF4646" w:rsidP="00044D29">
            <w:pPr>
              <w:pStyle w:val="Tabelle"/>
              <w:rPr>
                <w:sz w:val="24"/>
                <w:szCs w:val="24"/>
              </w:rPr>
            </w:pPr>
            <w:r w:rsidRPr="00EF4646">
              <w:rPr>
                <w:sz w:val="24"/>
                <w:szCs w:val="24"/>
              </w:rPr>
              <w:t>8,7</w:t>
            </w:r>
          </w:p>
        </w:tc>
        <w:tc>
          <w:tcPr>
            <w:tcW w:w="2232" w:type="dxa"/>
            <w:vAlign w:val="center"/>
          </w:tcPr>
          <w:p w14:paraId="275C438D" w14:textId="77777777" w:rsidR="00EF4646" w:rsidRPr="00EF4646" w:rsidRDefault="00EF4646" w:rsidP="00044D29">
            <w:pPr>
              <w:pStyle w:val="Tabelle"/>
              <w:rPr>
                <w:sz w:val="24"/>
                <w:szCs w:val="24"/>
              </w:rPr>
            </w:pPr>
            <w:r w:rsidRPr="00EF4646">
              <w:rPr>
                <w:sz w:val="24"/>
                <w:szCs w:val="24"/>
              </w:rPr>
              <w:t>9,5</w:t>
            </w:r>
          </w:p>
        </w:tc>
      </w:tr>
      <w:tr w:rsidR="00EF4646" w:rsidRPr="00EF4646" w14:paraId="6AA8761C" w14:textId="77777777" w:rsidTr="00074A74">
        <w:trPr>
          <w:trHeight w:val="454"/>
        </w:trPr>
        <w:tc>
          <w:tcPr>
            <w:tcW w:w="2231" w:type="dxa"/>
            <w:shd w:val="clear" w:color="auto" w:fill="D9D9D9" w:themeFill="background1" w:themeFillShade="D9"/>
            <w:vAlign w:val="center"/>
          </w:tcPr>
          <w:p w14:paraId="7DFF41A0" w14:textId="77777777" w:rsidR="00EF4646" w:rsidRPr="00EF4646" w:rsidRDefault="00EF4646" w:rsidP="00044D29">
            <w:pPr>
              <w:pStyle w:val="Tabelle"/>
              <w:rPr>
                <w:sz w:val="24"/>
                <w:szCs w:val="24"/>
              </w:rPr>
            </w:pPr>
            <w:r w:rsidRPr="00EF4646">
              <w:rPr>
                <w:sz w:val="24"/>
                <w:szCs w:val="24"/>
              </w:rPr>
              <w:t>Praesent turpis</w:t>
            </w:r>
          </w:p>
        </w:tc>
        <w:tc>
          <w:tcPr>
            <w:tcW w:w="2232" w:type="dxa"/>
            <w:vAlign w:val="center"/>
          </w:tcPr>
          <w:p w14:paraId="4485A1AB" w14:textId="77777777" w:rsidR="00EF4646" w:rsidRPr="00EF4646" w:rsidRDefault="00EF4646" w:rsidP="00044D29">
            <w:pPr>
              <w:pStyle w:val="Tabelle"/>
              <w:rPr>
                <w:sz w:val="24"/>
                <w:szCs w:val="24"/>
              </w:rPr>
            </w:pPr>
            <w:r w:rsidRPr="00EF4646">
              <w:rPr>
                <w:sz w:val="24"/>
                <w:szCs w:val="24"/>
              </w:rPr>
              <w:t>3,7</w:t>
            </w:r>
          </w:p>
        </w:tc>
        <w:tc>
          <w:tcPr>
            <w:tcW w:w="2231" w:type="dxa"/>
            <w:vAlign w:val="center"/>
          </w:tcPr>
          <w:p w14:paraId="5597F16A" w14:textId="77777777" w:rsidR="00EF4646" w:rsidRPr="00EF4646" w:rsidRDefault="00EF4646" w:rsidP="00044D29">
            <w:pPr>
              <w:pStyle w:val="Tabelle"/>
              <w:rPr>
                <w:sz w:val="24"/>
                <w:szCs w:val="24"/>
              </w:rPr>
            </w:pPr>
            <w:r w:rsidRPr="00EF4646">
              <w:rPr>
                <w:sz w:val="24"/>
                <w:szCs w:val="24"/>
              </w:rPr>
              <w:t>8,1</w:t>
            </w:r>
          </w:p>
        </w:tc>
        <w:tc>
          <w:tcPr>
            <w:tcW w:w="2232" w:type="dxa"/>
            <w:vAlign w:val="center"/>
          </w:tcPr>
          <w:p w14:paraId="4115569C" w14:textId="77777777" w:rsidR="00EF4646" w:rsidRPr="00EF4646" w:rsidRDefault="00EF4646" w:rsidP="00044D29">
            <w:pPr>
              <w:pStyle w:val="Tabelle"/>
              <w:rPr>
                <w:sz w:val="24"/>
                <w:szCs w:val="24"/>
              </w:rPr>
            </w:pPr>
            <w:r w:rsidRPr="00EF4646">
              <w:rPr>
                <w:sz w:val="24"/>
                <w:szCs w:val="24"/>
              </w:rPr>
              <w:t>2,56</w:t>
            </w:r>
          </w:p>
        </w:tc>
      </w:tr>
      <w:tr w:rsidR="00EF4646" w:rsidRPr="00EF4646" w14:paraId="73155D46" w14:textId="77777777" w:rsidTr="00074A74">
        <w:trPr>
          <w:trHeight w:val="454"/>
        </w:trPr>
        <w:tc>
          <w:tcPr>
            <w:tcW w:w="2231" w:type="dxa"/>
            <w:shd w:val="clear" w:color="auto" w:fill="D9D9D9" w:themeFill="background1" w:themeFillShade="D9"/>
            <w:vAlign w:val="center"/>
          </w:tcPr>
          <w:p w14:paraId="5BC80F66" w14:textId="77777777" w:rsidR="00EF4646" w:rsidRPr="00EF4646" w:rsidRDefault="00EF4646" w:rsidP="00044D29">
            <w:pPr>
              <w:pStyle w:val="Tabelle"/>
              <w:rPr>
                <w:sz w:val="24"/>
                <w:szCs w:val="24"/>
              </w:rPr>
            </w:pPr>
            <w:r w:rsidRPr="00EF4646">
              <w:rPr>
                <w:sz w:val="24"/>
                <w:szCs w:val="24"/>
              </w:rPr>
              <w:t>Ghendrerit</w:t>
            </w:r>
          </w:p>
        </w:tc>
        <w:tc>
          <w:tcPr>
            <w:tcW w:w="2232" w:type="dxa"/>
            <w:vAlign w:val="center"/>
          </w:tcPr>
          <w:p w14:paraId="2503A63B" w14:textId="77777777" w:rsidR="00EF4646" w:rsidRPr="00EF4646" w:rsidRDefault="00EF4646" w:rsidP="00044D29">
            <w:pPr>
              <w:pStyle w:val="Tabelle"/>
              <w:rPr>
                <w:sz w:val="24"/>
                <w:szCs w:val="24"/>
              </w:rPr>
            </w:pPr>
            <w:r w:rsidRPr="00EF4646">
              <w:rPr>
                <w:sz w:val="24"/>
                <w:szCs w:val="24"/>
              </w:rPr>
              <w:t>4,12</w:t>
            </w:r>
          </w:p>
        </w:tc>
        <w:tc>
          <w:tcPr>
            <w:tcW w:w="2231" w:type="dxa"/>
            <w:vAlign w:val="center"/>
          </w:tcPr>
          <w:p w14:paraId="180CE7AC" w14:textId="77777777" w:rsidR="00EF4646" w:rsidRPr="00EF4646" w:rsidRDefault="00EF4646" w:rsidP="00044D29">
            <w:pPr>
              <w:pStyle w:val="Tabelle"/>
              <w:rPr>
                <w:sz w:val="24"/>
                <w:szCs w:val="24"/>
              </w:rPr>
            </w:pPr>
            <w:r w:rsidRPr="00EF4646">
              <w:rPr>
                <w:sz w:val="24"/>
                <w:szCs w:val="24"/>
              </w:rPr>
              <w:t>3,78</w:t>
            </w:r>
          </w:p>
        </w:tc>
        <w:tc>
          <w:tcPr>
            <w:tcW w:w="2232" w:type="dxa"/>
            <w:vAlign w:val="center"/>
          </w:tcPr>
          <w:p w14:paraId="42207AD7" w14:textId="77777777" w:rsidR="00EF4646" w:rsidRPr="00EF4646" w:rsidRDefault="00EF4646" w:rsidP="00044D29">
            <w:pPr>
              <w:pStyle w:val="Tabelle"/>
              <w:rPr>
                <w:sz w:val="24"/>
                <w:szCs w:val="24"/>
              </w:rPr>
            </w:pPr>
            <w:r w:rsidRPr="00EF4646">
              <w:rPr>
                <w:sz w:val="24"/>
                <w:szCs w:val="24"/>
              </w:rPr>
              <w:t>5,5</w:t>
            </w:r>
          </w:p>
        </w:tc>
      </w:tr>
      <w:tr w:rsidR="00EF4646" w:rsidRPr="00EF4646" w14:paraId="55CA4192" w14:textId="77777777" w:rsidTr="00074A74">
        <w:trPr>
          <w:trHeight w:val="454"/>
        </w:trPr>
        <w:tc>
          <w:tcPr>
            <w:tcW w:w="2231" w:type="dxa"/>
            <w:shd w:val="clear" w:color="auto" w:fill="D9D9D9" w:themeFill="background1" w:themeFillShade="D9"/>
            <w:vAlign w:val="center"/>
          </w:tcPr>
          <w:p w14:paraId="15A83819" w14:textId="77777777" w:rsidR="00EF4646" w:rsidRPr="00EF4646" w:rsidRDefault="00EF4646" w:rsidP="00044D29">
            <w:pPr>
              <w:pStyle w:val="Tabelle"/>
              <w:rPr>
                <w:sz w:val="24"/>
                <w:szCs w:val="24"/>
              </w:rPr>
            </w:pPr>
            <w:r w:rsidRPr="00EF4646">
              <w:rPr>
                <w:sz w:val="24"/>
                <w:szCs w:val="24"/>
              </w:rPr>
              <w:t>Donec sodales</w:t>
            </w:r>
          </w:p>
        </w:tc>
        <w:tc>
          <w:tcPr>
            <w:tcW w:w="2232" w:type="dxa"/>
            <w:vAlign w:val="center"/>
          </w:tcPr>
          <w:p w14:paraId="717CDFAF" w14:textId="77777777" w:rsidR="00EF4646" w:rsidRPr="00EF4646" w:rsidRDefault="00EF4646" w:rsidP="00044D29">
            <w:pPr>
              <w:pStyle w:val="Tabelle"/>
              <w:rPr>
                <w:sz w:val="24"/>
                <w:szCs w:val="24"/>
              </w:rPr>
            </w:pPr>
            <w:r w:rsidRPr="00EF4646">
              <w:rPr>
                <w:sz w:val="24"/>
                <w:szCs w:val="24"/>
              </w:rPr>
              <w:t>3°</w:t>
            </w:r>
          </w:p>
        </w:tc>
        <w:tc>
          <w:tcPr>
            <w:tcW w:w="2231" w:type="dxa"/>
            <w:vAlign w:val="center"/>
          </w:tcPr>
          <w:p w14:paraId="5E9E3D26" w14:textId="77777777" w:rsidR="00EF4646" w:rsidRPr="00EF4646" w:rsidRDefault="00EF4646" w:rsidP="00044D29">
            <w:pPr>
              <w:pStyle w:val="Tabelle"/>
              <w:rPr>
                <w:sz w:val="24"/>
                <w:szCs w:val="24"/>
              </w:rPr>
            </w:pPr>
            <w:r w:rsidRPr="00EF4646">
              <w:rPr>
                <w:sz w:val="24"/>
                <w:szCs w:val="24"/>
              </w:rPr>
              <w:t>5°</w:t>
            </w:r>
          </w:p>
        </w:tc>
        <w:tc>
          <w:tcPr>
            <w:tcW w:w="2232" w:type="dxa"/>
            <w:vAlign w:val="center"/>
          </w:tcPr>
          <w:p w14:paraId="779CCF51" w14:textId="77777777" w:rsidR="00EF4646" w:rsidRPr="00EF4646" w:rsidRDefault="00EF4646" w:rsidP="00044D29">
            <w:pPr>
              <w:pStyle w:val="Tabelle"/>
              <w:rPr>
                <w:sz w:val="24"/>
                <w:szCs w:val="24"/>
              </w:rPr>
            </w:pPr>
            <w:r w:rsidRPr="00EF4646">
              <w:rPr>
                <w:sz w:val="24"/>
                <w:szCs w:val="24"/>
              </w:rPr>
              <w:t>4,3°</w:t>
            </w:r>
          </w:p>
        </w:tc>
      </w:tr>
    </w:tbl>
    <w:p w14:paraId="22DABA23" w14:textId="77777777" w:rsidR="00EF4646" w:rsidRPr="005F5773" w:rsidRDefault="00EF4646" w:rsidP="00B871A8"/>
    <w:p w14:paraId="243C2752" w14:textId="77777777" w:rsidR="001D672A" w:rsidRPr="005F5773" w:rsidRDefault="001D672A" w:rsidP="00B871A8">
      <w:r w:rsidRPr="005F5773">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14:paraId="07D96B7C" w14:textId="25A2856F" w:rsidR="00870777" w:rsidRDefault="001D672A" w:rsidP="00B871A8">
      <w:r w:rsidRPr="005F5773">
        <w:t>Designs und Formatvorlagen helfen auch dabei, die Elemente Ihres Dokuments aufeinander abzustimmen. Wenn Sie auf "Design" klicken und ein neues Design auswählen, ändern sich die Grafiken, Diagramme und SmartArt-</w:t>
      </w:r>
      <w:r w:rsidRPr="005F5773">
        <w:lastRenderedPageBreak/>
        <w:t>Grafiken so, dass sie dem neuen Design entsprechen. Wenn Sie Formatvorlagen anwenden, ändern sich die Überschriften passend zum neuen Design.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4"/>
        <w:gridCol w:w="1887"/>
      </w:tblGrid>
      <w:tr w:rsidR="00AB2CBB" w14:paraId="5B33C424" w14:textId="77777777" w:rsidTr="00AB2CBB">
        <w:tc>
          <w:tcPr>
            <w:tcW w:w="7905" w:type="dxa"/>
          </w:tcPr>
          <w:p w14:paraId="793ED943" w14:textId="589BFE00" w:rsidR="00AB2CBB" w:rsidRDefault="00AB2CBB" w:rsidP="00AB2CBB">
            <w:pPr>
              <w:jc w:val="center"/>
            </w:pPr>
            <w:r w:rsidRPr="005F5773">
              <w:rPr>
                <w:position w:val="-78"/>
              </w:rPr>
              <w:object w:dxaOrig="5940" w:dyaOrig="1700" w14:anchorId="0238D04E">
                <v:shape id="_x0000_i1026" type="#_x0000_t75" style="width:297.85pt;height:84.2pt" o:ole="">
                  <v:imagedata r:id="rId19" o:title=""/>
                </v:shape>
                <o:OLEObject Type="Embed" ProgID="Equation.DSMT4" ShapeID="_x0000_i1026" DrawAspect="Content" ObjectID="_1612351470" r:id="rId20"/>
              </w:object>
            </w:r>
          </w:p>
        </w:tc>
        <w:tc>
          <w:tcPr>
            <w:tcW w:w="1080" w:type="dxa"/>
            <w:vAlign w:val="center"/>
          </w:tcPr>
          <w:p w14:paraId="7B21CFF4" w14:textId="0319A2CE" w:rsidR="00AB2CBB" w:rsidRDefault="00AB2CBB" w:rsidP="00044D29">
            <w:pPr>
              <w:pStyle w:val="Formelzhlung"/>
            </w:pPr>
            <w:r>
              <w:t>(</w:t>
            </w:r>
            <w:r>
              <w:fldChar w:fldCharType="begin"/>
            </w:r>
            <w:r>
              <w:instrText xml:space="preserve"> STYLEREF 1 \s </w:instrText>
            </w:r>
            <w:r>
              <w:fldChar w:fldCharType="separate"/>
            </w:r>
            <w:r w:rsidR="008C2406">
              <w:rPr>
                <w:noProof/>
              </w:rPr>
              <w:t>2</w:t>
            </w:r>
            <w:r>
              <w:fldChar w:fldCharType="end"/>
            </w:r>
            <w:r>
              <w:t>.</w:t>
            </w:r>
            <w:r>
              <w:fldChar w:fldCharType="begin"/>
            </w:r>
            <w:r>
              <w:instrText xml:space="preserve"> SEQ Formel \* ARABIC \s 1 </w:instrText>
            </w:r>
            <w:r>
              <w:fldChar w:fldCharType="separate"/>
            </w:r>
            <w:r w:rsidR="008C2406">
              <w:rPr>
                <w:noProof/>
              </w:rPr>
              <w:t>2</w:t>
            </w:r>
            <w:r>
              <w:fldChar w:fldCharType="end"/>
            </w:r>
            <w:r>
              <w:t>)</w:t>
            </w:r>
          </w:p>
        </w:tc>
      </w:tr>
    </w:tbl>
    <w:p w14:paraId="63C29397" w14:textId="1A267C4A" w:rsidR="004E54C7" w:rsidRPr="005F5773" w:rsidRDefault="00AB2CBB" w:rsidP="0059342E">
      <w:r>
        <w:br/>
      </w:r>
      <w:r w:rsidR="001D672A"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14:paraId="06B8EA7A" w14:textId="0EED163A" w:rsidR="007B5E30" w:rsidRPr="005F5773" w:rsidRDefault="001D672A" w:rsidP="00B871A8">
      <w:pPr>
        <w:pStyle w:val="berschrift4"/>
      </w:pPr>
      <w:r w:rsidRPr="005F5773">
        <w:t>Vierte Überschriftsebene im zweiten Kapitel</w:t>
      </w:r>
    </w:p>
    <w:p w14:paraId="7F07FD31" w14:textId="4969505F" w:rsidR="007B5E30" w:rsidRDefault="001D672A" w:rsidP="007B5E30">
      <w:r w:rsidRPr="005F5773">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4"/>
        <w:gridCol w:w="1887"/>
      </w:tblGrid>
      <w:tr w:rsidR="00AB2CBB" w14:paraId="1378833B" w14:textId="77777777" w:rsidTr="00AB2CBB">
        <w:tc>
          <w:tcPr>
            <w:tcW w:w="7905" w:type="dxa"/>
          </w:tcPr>
          <w:p w14:paraId="412F3C55" w14:textId="62BD48A7" w:rsidR="00AB2CBB" w:rsidRDefault="00AB2CBB" w:rsidP="00044D29">
            <w:pPr>
              <w:jc w:val="center"/>
            </w:pPr>
            <w:r w:rsidRPr="005F5773">
              <w:rPr>
                <w:position w:val="-38"/>
              </w:rPr>
              <w:object w:dxaOrig="3879" w:dyaOrig="940" w14:anchorId="4197419F">
                <v:shape id="_x0000_i1027" type="#_x0000_t75" style="width:192.2pt;height:45.3pt" o:ole="">
                  <v:imagedata r:id="rId21" o:title=""/>
                </v:shape>
                <o:OLEObject Type="Embed" ProgID="Equation.DSMT4" ShapeID="_x0000_i1027" DrawAspect="Content" ObjectID="_1612351471" r:id="rId22"/>
              </w:object>
            </w:r>
          </w:p>
        </w:tc>
        <w:tc>
          <w:tcPr>
            <w:tcW w:w="1080" w:type="dxa"/>
            <w:vAlign w:val="center"/>
          </w:tcPr>
          <w:p w14:paraId="4C2A7287" w14:textId="2FA26E5F" w:rsidR="00AB2CBB" w:rsidRDefault="00AB2CBB" w:rsidP="00044D29">
            <w:pPr>
              <w:pStyle w:val="Formelzhlung"/>
            </w:pPr>
            <w:r>
              <w:t>(</w:t>
            </w:r>
            <w:r>
              <w:fldChar w:fldCharType="begin"/>
            </w:r>
            <w:r>
              <w:instrText xml:space="preserve"> STYLEREF 1 \s </w:instrText>
            </w:r>
            <w:r>
              <w:fldChar w:fldCharType="separate"/>
            </w:r>
            <w:r w:rsidR="008C2406">
              <w:rPr>
                <w:noProof/>
              </w:rPr>
              <w:t>2</w:t>
            </w:r>
            <w:r>
              <w:fldChar w:fldCharType="end"/>
            </w:r>
            <w:r>
              <w:t>.</w:t>
            </w:r>
            <w:r>
              <w:fldChar w:fldCharType="begin"/>
            </w:r>
            <w:r>
              <w:instrText xml:space="preserve"> SEQ Formel \* ARABIC \s 1 </w:instrText>
            </w:r>
            <w:r>
              <w:fldChar w:fldCharType="separate"/>
            </w:r>
            <w:r w:rsidR="008C2406">
              <w:rPr>
                <w:noProof/>
              </w:rPr>
              <w:t>3</w:t>
            </w:r>
            <w:r>
              <w:fldChar w:fldCharType="end"/>
            </w:r>
            <w:r>
              <w:t>)</w:t>
            </w:r>
          </w:p>
        </w:tc>
      </w:tr>
    </w:tbl>
    <w:p w14:paraId="5E7B1F12" w14:textId="63522613" w:rsidR="007B5E30" w:rsidRDefault="00AB2CBB" w:rsidP="008E55AD">
      <w:r>
        <w:br/>
      </w:r>
      <w:r w:rsidR="001D672A" w:rsidRPr="005F5773">
        <w:t>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4"/>
        <w:gridCol w:w="1887"/>
      </w:tblGrid>
      <w:tr w:rsidR="00AB2CBB" w14:paraId="452A7258" w14:textId="77777777" w:rsidTr="00044D29">
        <w:tc>
          <w:tcPr>
            <w:tcW w:w="7905" w:type="dxa"/>
          </w:tcPr>
          <w:p w14:paraId="40543EC7" w14:textId="69F75F70" w:rsidR="00AB2CBB" w:rsidRDefault="00AB2CBB" w:rsidP="00044D29">
            <w:pPr>
              <w:jc w:val="center"/>
            </w:pPr>
            <w:r w:rsidRPr="005F5773">
              <w:rPr>
                <w:position w:val="-36"/>
              </w:rPr>
              <w:object w:dxaOrig="3320" w:dyaOrig="859" w14:anchorId="030ECDBC">
                <v:shape id="_x0000_i1028" type="#_x0000_t75" style="width:167.8pt;height:40.65pt" o:ole="">
                  <v:imagedata r:id="rId23" o:title=""/>
                </v:shape>
                <o:OLEObject Type="Embed" ProgID="Equation.DSMT4" ShapeID="_x0000_i1028" DrawAspect="Content" ObjectID="_1612351472" r:id="rId24"/>
              </w:object>
            </w:r>
          </w:p>
        </w:tc>
        <w:tc>
          <w:tcPr>
            <w:tcW w:w="1080" w:type="dxa"/>
            <w:vAlign w:val="center"/>
          </w:tcPr>
          <w:p w14:paraId="7AF9331A" w14:textId="0F7E1A8F" w:rsidR="00AB2CBB" w:rsidRDefault="00AB2CBB" w:rsidP="00044D29">
            <w:pPr>
              <w:pStyle w:val="Formelzhlung"/>
            </w:pPr>
            <w:r>
              <w:t>(</w:t>
            </w:r>
            <w:r>
              <w:fldChar w:fldCharType="begin"/>
            </w:r>
            <w:r>
              <w:instrText xml:space="preserve"> STYLEREF 1 \s </w:instrText>
            </w:r>
            <w:r>
              <w:fldChar w:fldCharType="separate"/>
            </w:r>
            <w:r w:rsidR="008C2406">
              <w:rPr>
                <w:noProof/>
              </w:rPr>
              <w:t>2</w:t>
            </w:r>
            <w:r>
              <w:fldChar w:fldCharType="end"/>
            </w:r>
            <w:r>
              <w:t>.</w:t>
            </w:r>
            <w:r>
              <w:fldChar w:fldCharType="begin"/>
            </w:r>
            <w:r>
              <w:instrText xml:space="preserve"> SEQ Formel \* ARABIC \s 1 </w:instrText>
            </w:r>
            <w:r>
              <w:fldChar w:fldCharType="separate"/>
            </w:r>
            <w:r w:rsidR="008C2406">
              <w:rPr>
                <w:noProof/>
              </w:rPr>
              <w:t>4</w:t>
            </w:r>
            <w:r>
              <w:fldChar w:fldCharType="end"/>
            </w:r>
            <w:r>
              <w:t>)</w:t>
            </w:r>
          </w:p>
        </w:tc>
      </w:tr>
    </w:tbl>
    <w:p w14:paraId="16A60B30" w14:textId="7F0E272E" w:rsidR="004E54C7" w:rsidRPr="005F5773" w:rsidRDefault="00AB2CBB" w:rsidP="00AB2CBB">
      <w:r>
        <w:br/>
      </w:r>
    </w:p>
    <w:p w14:paraId="6C545509" w14:textId="77777777" w:rsidR="001A4B8A" w:rsidRDefault="001A4B8A" w:rsidP="00EB41CD">
      <w:pPr>
        <w:pStyle w:val="berschrift1"/>
        <w:sectPr w:rsidR="001A4B8A" w:rsidSect="00912007">
          <w:headerReference w:type="default" r:id="rId25"/>
          <w:type w:val="oddPage"/>
          <w:pgSz w:w="11906" w:h="16838" w:code="9"/>
          <w:pgMar w:top="1985" w:right="1247" w:bottom="1985" w:left="1814" w:header="1134" w:footer="1134" w:gutter="0"/>
          <w:cols w:space="708"/>
          <w:titlePg/>
          <w:docGrid w:linePitch="360"/>
        </w:sectPr>
      </w:pPr>
      <w:bookmarkStart w:id="12" w:name="_Toc1117744"/>
    </w:p>
    <w:p w14:paraId="7060CD2F" w14:textId="700AE086" w:rsidR="008A4815" w:rsidRPr="005F5773" w:rsidRDefault="001D672A" w:rsidP="00EB41CD">
      <w:pPr>
        <w:pStyle w:val="berschrift1"/>
      </w:pPr>
      <w:r w:rsidRPr="005F5773">
        <w:lastRenderedPageBreak/>
        <w:t>Erste Überschriftsebene des dritten Kapitels</w:t>
      </w:r>
      <w:bookmarkEnd w:id="12"/>
    </w:p>
    <w:p w14:paraId="0F953DFA" w14:textId="4C8E1717" w:rsidR="00277A7D" w:rsidRPr="005F5773" w:rsidRDefault="001D672A" w:rsidP="00681150">
      <w:pPr>
        <w:spacing w:after="400"/>
      </w:pPr>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14:paraId="6B7758C3" w14:textId="1376EEDC" w:rsidR="00831161" w:rsidRPr="00741645" w:rsidRDefault="00831161" w:rsidP="00213636">
      <w:pPr>
        <w:pStyle w:val="Paperheading"/>
      </w:pPr>
      <w:r w:rsidRPr="00741645">
        <w:t>[start of paper</w:t>
      </w:r>
      <w:r w:rsidR="009A3EE6" w:rsidRPr="00741645">
        <w:t xml:space="preserve"> XXX</w:t>
      </w:r>
      <w:r w:rsidRPr="00741645">
        <w:t>]</w:t>
      </w:r>
    </w:p>
    <w:p w14:paraId="2C0DF3DE" w14:textId="2C8520A1" w:rsidR="00693D1B" w:rsidRPr="00741645" w:rsidRDefault="00693D1B" w:rsidP="00693D1B">
      <w:pPr>
        <w:pStyle w:val="Paperref"/>
        <w:rPr>
          <w:lang w:val="en-US"/>
        </w:rPr>
      </w:pPr>
      <w:r w:rsidRPr="00741645">
        <w:rPr>
          <w:lang w:val="en-US"/>
        </w:rPr>
        <w:t>This article is licensed under a</w:t>
      </w:r>
      <w:r w:rsidRPr="00741645">
        <w:rPr>
          <w:lang w:val="en-US"/>
        </w:rPr>
        <w:tab/>
      </w:r>
      <w:r w:rsidRPr="00741645">
        <w:rPr>
          <w:lang w:val="en-US"/>
        </w:rPr>
        <w:br/>
      </w:r>
      <w:hyperlink r:id="rId26" w:history="1">
        <w:r w:rsidRPr="00741645">
          <w:rPr>
            <w:u w:val="single"/>
            <w:lang w:val="en-US"/>
          </w:rPr>
          <w:t>Creative Commons Attribution 4.0 International License</w:t>
        </w:r>
      </w:hyperlink>
    </w:p>
    <w:p w14:paraId="5C9532D7" w14:textId="0F55971A" w:rsidR="00831161" w:rsidRPr="005F5773" w:rsidRDefault="001D672A" w:rsidP="00213636">
      <w:pPr>
        <w:pStyle w:val="berschrift4Paper"/>
        <w:rPr>
          <w:lang w:val="de-DE"/>
        </w:rPr>
      </w:pPr>
      <w:r w:rsidRPr="005F5773">
        <w:rPr>
          <w:lang w:val="de-DE"/>
        </w:rPr>
        <w:t>Überschrift des jeweiligen Papers – Überschrift 4 Paper</w:t>
      </w:r>
    </w:p>
    <w:p w14:paraId="205668CE" w14:textId="45667476" w:rsidR="00062C35" w:rsidRPr="005F5773" w:rsidRDefault="001D672A" w:rsidP="00681150">
      <w:pPr>
        <w:pStyle w:val="Paperref"/>
        <w:rPr>
          <w:i w:val="0"/>
        </w:rPr>
      </w:pPr>
      <w:r w:rsidRPr="005F5773">
        <w:t>Referenz</w:t>
      </w:r>
      <w:r w:rsidR="00681150" w:rsidRPr="005F5773">
        <w:br/>
      </w:r>
      <w:r w:rsidR="00062C35" w:rsidRPr="005F5773">
        <w:rPr>
          <w:i w:val="0"/>
        </w:rPr>
        <w:t xml:space="preserve">DOI: </w:t>
      </w:r>
      <w:r w:rsidRPr="005F5773">
        <w:rPr>
          <w:i w:val="0"/>
        </w:rPr>
        <w:t>XXX</w:t>
      </w:r>
    </w:p>
    <w:p w14:paraId="60E6B792" w14:textId="24C7E85B" w:rsidR="00831161" w:rsidRPr="005F5773" w:rsidRDefault="001D672A" w:rsidP="00436AA7">
      <w:pPr>
        <w:pStyle w:val="Paperauthors"/>
      </w:pPr>
      <w:r w:rsidRPr="005F5773">
        <w:t>Autor Eins</w:t>
      </w:r>
      <w:r w:rsidR="00375574" w:rsidRPr="005F5773">
        <w:rPr>
          <w:bCs/>
        </w:rPr>
        <w:t>,</w:t>
      </w:r>
      <w:r w:rsidR="00436AA7" w:rsidRPr="005F5773">
        <w:rPr>
          <w:vertAlign w:val="superscript"/>
        </w:rPr>
        <w:t>1†</w:t>
      </w:r>
      <w:r w:rsidR="00436AA7" w:rsidRPr="005F5773">
        <w:t xml:space="preserve"> </w:t>
      </w:r>
      <w:r w:rsidRPr="005F5773">
        <w:t>Autor Zwei</w:t>
      </w:r>
      <w:r w:rsidR="00375574" w:rsidRPr="005F5773">
        <w:rPr>
          <w:bCs/>
        </w:rPr>
        <w:t>,</w:t>
      </w:r>
      <w:r w:rsidR="00436AA7" w:rsidRPr="005F5773">
        <w:rPr>
          <w:vertAlign w:val="superscript"/>
        </w:rPr>
        <w:t>1†</w:t>
      </w:r>
      <w:r w:rsidR="00436AA7" w:rsidRPr="005F5773">
        <w:t xml:space="preserve"> </w:t>
      </w:r>
      <w:r w:rsidRPr="005F5773">
        <w:t>Autor Drei,</w:t>
      </w:r>
      <w:r w:rsidR="00436AA7" w:rsidRPr="005F5773">
        <w:rPr>
          <w:vertAlign w:val="superscript"/>
        </w:rPr>
        <w:t>1,2,3†</w:t>
      </w:r>
      <w:r w:rsidR="00436AA7" w:rsidRPr="005F5773">
        <w:t xml:space="preserve"> </w:t>
      </w:r>
    </w:p>
    <w:p w14:paraId="0E1D46BE" w14:textId="2E6B0516" w:rsidR="007B0DD9" w:rsidRPr="00741645" w:rsidRDefault="007B0DD9" w:rsidP="007B0DD9">
      <w:pPr>
        <w:pStyle w:val="Paperaffiliations"/>
        <w:rPr>
          <w:vertAlign w:val="baseline"/>
          <w:lang w:val="en-US"/>
        </w:rPr>
      </w:pPr>
      <w:r w:rsidRPr="00741645">
        <w:rPr>
          <w:lang w:val="en-US"/>
        </w:rPr>
        <w:t>1</w:t>
      </w:r>
      <w:r w:rsidRPr="00741645">
        <w:rPr>
          <w:vertAlign w:val="baseline"/>
          <w:lang w:val="en-US"/>
        </w:rPr>
        <w:t xml:space="preserve"> </w:t>
      </w:r>
      <w:r w:rsidR="00597765" w:rsidRPr="00741645">
        <w:rPr>
          <w:vertAlign w:val="baseline"/>
          <w:lang w:val="en-US"/>
        </w:rPr>
        <w:tab/>
      </w:r>
      <w:r w:rsidRPr="00741645">
        <w:rPr>
          <w:vertAlign w:val="baseline"/>
          <w:lang w:val="en-US"/>
        </w:rPr>
        <w:t xml:space="preserve">Karlsruhe Institute of Technology, Institute of Photonics and Quantum </w:t>
      </w:r>
      <w:r w:rsidR="00597765" w:rsidRPr="00741645">
        <w:rPr>
          <w:vertAlign w:val="baseline"/>
          <w:lang w:val="en-US"/>
        </w:rPr>
        <w:br/>
      </w:r>
      <w:r w:rsidRPr="00741645">
        <w:rPr>
          <w:vertAlign w:val="baseline"/>
          <w:lang w:val="en-US"/>
        </w:rPr>
        <w:t>Electronics, 76131 Karlsruhe, Germany</w:t>
      </w:r>
    </w:p>
    <w:p w14:paraId="142F8D51" w14:textId="4A0072F3" w:rsidR="007B0DD9" w:rsidRPr="00741645" w:rsidRDefault="007B0DD9" w:rsidP="007B0DD9">
      <w:pPr>
        <w:pStyle w:val="Paperaffiliations"/>
        <w:rPr>
          <w:vertAlign w:val="baseline"/>
          <w:lang w:val="en-US"/>
        </w:rPr>
      </w:pPr>
      <w:r w:rsidRPr="00741645">
        <w:rPr>
          <w:lang w:val="en-US"/>
        </w:rPr>
        <w:t>2</w:t>
      </w:r>
      <w:r w:rsidRPr="00741645">
        <w:rPr>
          <w:vertAlign w:val="baseline"/>
          <w:lang w:val="en-US"/>
        </w:rPr>
        <w:t xml:space="preserve"> </w:t>
      </w:r>
      <w:r w:rsidR="00597765" w:rsidRPr="00741645">
        <w:rPr>
          <w:vertAlign w:val="baseline"/>
          <w:lang w:val="en-US"/>
        </w:rPr>
        <w:tab/>
      </w:r>
      <w:r w:rsidR="00436AA7" w:rsidRPr="00741645">
        <w:rPr>
          <w:vertAlign w:val="baseline"/>
          <w:lang w:val="en-US"/>
        </w:rPr>
        <w:t>Karlsruhe Institute of Technology, Institute of Microstructure Technology</w:t>
      </w:r>
      <w:r w:rsidR="00436AA7" w:rsidRPr="00741645">
        <w:rPr>
          <w:vertAlign w:val="baseline"/>
          <w:lang w:val="en-US"/>
        </w:rPr>
        <w:br/>
        <w:t>76344 Eggenstein-Leopoldshafen, Germany</w:t>
      </w:r>
    </w:p>
    <w:p w14:paraId="7F4D08EE" w14:textId="3E432D90" w:rsidR="007B0DD9" w:rsidRPr="005F5773" w:rsidRDefault="007B0DD9" w:rsidP="007B0DD9">
      <w:pPr>
        <w:pStyle w:val="Paperaffiliations"/>
        <w:rPr>
          <w:vertAlign w:val="baseline"/>
        </w:rPr>
      </w:pPr>
      <w:r w:rsidRPr="005F5773">
        <w:t>3</w:t>
      </w:r>
      <w:r w:rsidR="00436AA7" w:rsidRPr="005F5773">
        <w:rPr>
          <w:vertAlign w:val="baseline"/>
        </w:rPr>
        <w:t xml:space="preserve"> </w:t>
      </w:r>
      <w:r w:rsidR="00597765" w:rsidRPr="005F5773">
        <w:rPr>
          <w:vertAlign w:val="baseline"/>
        </w:rPr>
        <w:tab/>
      </w:r>
      <w:r w:rsidR="00436AA7" w:rsidRPr="005F5773">
        <w:rPr>
          <w:vertAlign w:val="baseline"/>
        </w:rPr>
        <w:t xml:space="preserve">Now with: Physikalisches Institut, University of Muenster, </w:t>
      </w:r>
      <w:r w:rsidR="000B4142" w:rsidRPr="005F5773">
        <w:rPr>
          <w:vertAlign w:val="baseline"/>
        </w:rPr>
        <w:br/>
      </w:r>
      <w:r w:rsidR="00436AA7" w:rsidRPr="005F5773">
        <w:rPr>
          <w:vertAlign w:val="baseline"/>
        </w:rPr>
        <w:t>48149 Muenster, Germany</w:t>
      </w:r>
    </w:p>
    <w:p w14:paraId="655B1D60" w14:textId="62C75280" w:rsidR="001D672A" w:rsidRPr="005F5773" w:rsidRDefault="001D672A" w:rsidP="000C4202">
      <w:pPr>
        <w:rPr>
          <w:b/>
        </w:rPr>
      </w:pPr>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w:t>
      </w:r>
      <w:r w:rsidRPr="005F5773">
        <w:lastRenderedPageBreak/>
        <w:t>schiedenen Katalogen aus. 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14:paraId="5E5F4ECF" w14:textId="5EAE043E" w:rsidR="007B0DD9" w:rsidRPr="005F5773" w:rsidRDefault="005F5773" w:rsidP="00AC071E">
      <w:pPr>
        <w:pStyle w:val="berschrift2"/>
      </w:pPr>
      <w:bookmarkStart w:id="13" w:name="_Toc1117745"/>
      <w:r>
        <w:t>Einführung Paper</w:t>
      </w:r>
      <w:bookmarkEnd w:id="13"/>
    </w:p>
    <w:p w14:paraId="016B1C0B" w14:textId="3EC6D398" w:rsidR="009A3EE6" w:rsidRPr="005F5773" w:rsidRDefault="001D672A" w:rsidP="000C4202">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 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p w14:paraId="55DA0F12" w14:textId="1AF7910F" w:rsidR="000C4202" w:rsidRPr="005F5773" w:rsidRDefault="005F5773" w:rsidP="00AC071E">
      <w:pPr>
        <w:pStyle w:val="berschrift2"/>
      </w:pPr>
      <w:bookmarkStart w:id="14" w:name="_Toc1117746"/>
      <w:r w:rsidRPr="005F5773">
        <w:t>Materialien und Methoden</w:t>
      </w:r>
      <w:bookmarkEnd w:id="14"/>
    </w:p>
    <w:p w14:paraId="2980F604" w14:textId="50548F67" w:rsidR="000C4202" w:rsidRPr="005F5773" w:rsidRDefault="005F5773" w:rsidP="00AC071E">
      <w:pPr>
        <w:pStyle w:val="berschrift3"/>
      </w:pPr>
      <w:bookmarkStart w:id="15" w:name="_Toc1117747"/>
      <w:r w:rsidRPr="005F5773">
        <w:t>Unterüberschrift der 3. Ebene in diesem Kapitel</w:t>
      </w:r>
      <w:bookmarkEnd w:id="15"/>
    </w:p>
    <w:p w14:paraId="033DE6EE" w14:textId="106889EB" w:rsidR="006E7937" w:rsidRPr="005F5773" w:rsidRDefault="001D672A" w:rsidP="00A7381A">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14:paraId="78D0EC88" w14:textId="31719D22" w:rsidR="006E7937" w:rsidRPr="005F5773" w:rsidRDefault="005F5773" w:rsidP="00AC071E">
      <w:pPr>
        <w:pStyle w:val="berschrift2"/>
      </w:pPr>
      <w:bookmarkStart w:id="16" w:name="_Toc1117748"/>
      <w:r w:rsidRPr="005F5773">
        <w:lastRenderedPageBreak/>
        <w:t>Zusammenfassung</w:t>
      </w:r>
      <w:bookmarkEnd w:id="16"/>
    </w:p>
    <w:p w14:paraId="020F26D5" w14:textId="42BB91C0" w:rsidR="006D7526" w:rsidRPr="005F5773" w:rsidRDefault="005F5773" w:rsidP="00277A7D">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 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p w14:paraId="1951118A" w14:textId="77777777" w:rsidR="005F5773" w:rsidRPr="005F5773" w:rsidRDefault="005F5773" w:rsidP="00277A7D"/>
    <w:p w14:paraId="580B7D8E" w14:textId="22094181" w:rsidR="00F627BA" w:rsidRDefault="00095D74" w:rsidP="00AB2CBB">
      <w:pPr>
        <w:rPr>
          <w:i/>
        </w:rPr>
      </w:pPr>
      <w:r w:rsidRPr="005F5773">
        <w:rPr>
          <w:i/>
        </w:rPr>
        <w:t>[end of pape</w:t>
      </w:r>
      <w:r w:rsidR="00E4552C" w:rsidRPr="005F5773">
        <w:rPr>
          <w:i/>
        </w:rPr>
        <w:t>r</w:t>
      </w:r>
      <w:r w:rsidR="00807C92" w:rsidRPr="005F5773">
        <w:rPr>
          <w:i/>
        </w:rPr>
        <w:t xml:space="preserve"> XX</w:t>
      </w:r>
      <w:r w:rsidRPr="005F5773">
        <w:rPr>
          <w:i/>
        </w:rPr>
        <w:t>]</w:t>
      </w:r>
      <w:bookmarkStart w:id="17" w:name="_Ref490214791"/>
    </w:p>
    <w:p w14:paraId="5822B78C" w14:textId="7D76136D" w:rsidR="00AB2CBB" w:rsidRDefault="00AB2CBB" w:rsidP="00AB2CBB">
      <w:pPr>
        <w:rPr>
          <w:i/>
        </w:rPr>
      </w:pPr>
    </w:p>
    <w:p w14:paraId="35D42952" w14:textId="77777777" w:rsidR="00AB2CBB" w:rsidRPr="005F5773" w:rsidRDefault="00AB2CBB" w:rsidP="00AB2CBB">
      <w:pPr>
        <w:sectPr w:rsidR="00AB2CBB" w:rsidRPr="005F5773" w:rsidSect="00912007">
          <w:type w:val="oddPage"/>
          <w:pgSz w:w="11906" w:h="16838" w:code="9"/>
          <w:pgMar w:top="1985" w:right="1247" w:bottom="1985" w:left="1814" w:header="1134" w:footer="1134" w:gutter="0"/>
          <w:cols w:space="708"/>
          <w:titlePg/>
          <w:docGrid w:linePitch="360"/>
        </w:sectPr>
      </w:pPr>
    </w:p>
    <w:p w14:paraId="6713D6FA" w14:textId="05435C39" w:rsidR="00EF3F48" w:rsidRPr="005F5773" w:rsidRDefault="005F5773" w:rsidP="00EF3F48">
      <w:pPr>
        <w:pStyle w:val="berschrift1ohneNummer"/>
        <w:jc w:val="center"/>
      </w:pPr>
      <w:bookmarkStart w:id="18" w:name="MTToggleStart"/>
      <w:bookmarkStart w:id="19" w:name="MTToggleEnd"/>
      <w:bookmarkStart w:id="20" w:name="_Toc1117749"/>
      <w:bookmarkStart w:id="21" w:name="_Ref494892276"/>
      <w:bookmarkEnd w:id="17"/>
      <w:bookmarkEnd w:id="18"/>
      <w:bookmarkEnd w:id="19"/>
      <w:r>
        <w:lastRenderedPageBreak/>
        <w:t>Anhang</w:t>
      </w:r>
      <w:bookmarkEnd w:id="20"/>
    </w:p>
    <w:p w14:paraId="6E72B20C" w14:textId="18614800" w:rsidR="00431DF5" w:rsidRPr="005F5773" w:rsidRDefault="00431DF5" w:rsidP="00F627BA">
      <w:r w:rsidRPr="005F5773">
        <w:br w:type="page"/>
      </w:r>
    </w:p>
    <w:p w14:paraId="3E67087A" w14:textId="77777777" w:rsidR="00F627BA" w:rsidRPr="005F5773" w:rsidRDefault="00F627BA" w:rsidP="00431DF5">
      <w:pPr>
        <w:pStyle w:val="berschrift1Anhang"/>
        <w:numPr>
          <w:ilvl w:val="0"/>
          <w:numId w:val="9"/>
        </w:numPr>
        <w:ind w:left="1134" w:hanging="1134"/>
        <w:rPr>
          <w:lang w:val="de-DE"/>
        </w:rPr>
        <w:sectPr w:rsidR="00F627BA" w:rsidRPr="005F5773" w:rsidSect="00912007">
          <w:footerReference w:type="first" r:id="rId27"/>
          <w:type w:val="oddPage"/>
          <w:pgSz w:w="11906" w:h="16838" w:code="9"/>
          <w:pgMar w:top="1985" w:right="1247" w:bottom="1985" w:left="1814" w:header="1134" w:footer="1134" w:gutter="0"/>
          <w:cols w:space="708"/>
          <w:titlePg/>
          <w:docGrid w:linePitch="360"/>
        </w:sectPr>
      </w:pPr>
    </w:p>
    <w:p w14:paraId="4FD71036" w14:textId="127D4AE6" w:rsidR="00D31AF6" w:rsidRPr="005F5773" w:rsidRDefault="005F5773" w:rsidP="00431DF5">
      <w:pPr>
        <w:pStyle w:val="berschrift1Anhang"/>
        <w:numPr>
          <w:ilvl w:val="0"/>
          <w:numId w:val="9"/>
        </w:numPr>
        <w:ind w:left="1134" w:hanging="1134"/>
        <w:rPr>
          <w:lang w:val="de-DE"/>
        </w:rPr>
      </w:pPr>
      <w:bookmarkStart w:id="22" w:name="_Toc1117750"/>
      <w:bookmarkEnd w:id="21"/>
      <w:r w:rsidRPr="005F5773">
        <w:rPr>
          <w:lang w:val="de-DE"/>
        </w:rPr>
        <w:lastRenderedPageBreak/>
        <w:t>Erste Überschrift im Anhang</w:t>
      </w:r>
      <w:bookmarkEnd w:id="22"/>
    </w:p>
    <w:p w14:paraId="0895BED6" w14:textId="2DF599C9" w:rsidR="00FB28D3" w:rsidRPr="005F5773" w:rsidRDefault="005F5773" w:rsidP="007351DA">
      <w:pPr>
        <w:pStyle w:val="berschrift2Anhang"/>
        <w:rPr>
          <w:lang w:val="de-DE"/>
        </w:rPr>
      </w:pPr>
      <w:bookmarkStart w:id="23" w:name="_Toc1117751"/>
      <w:r w:rsidRPr="005F5773">
        <w:rPr>
          <w:lang w:val="de-DE"/>
        </w:rPr>
        <w:t>Unterkapitel im Anhang A</w:t>
      </w:r>
      <w:bookmarkEnd w:id="23"/>
    </w:p>
    <w:p w14:paraId="3BC2951B" w14:textId="550A9C62" w:rsidR="00A84B70" w:rsidRPr="005F5773" w:rsidRDefault="005F5773" w:rsidP="009A3EE6">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14:paraId="32DF0A2C" w14:textId="443DD303" w:rsidR="00FB28D3" w:rsidRPr="005F5773" w:rsidRDefault="005F5773" w:rsidP="007351DA">
      <w:pPr>
        <w:pStyle w:val="berschrift2Anhang"/>
        <w:rPr>
          <w:lang w:val="de-DE"/>
        </w:rPr>
      </w:pPr>
      <w:bookmarkStart w:id="24" w:name="_Toc1117752"/>
      <w:r w:rsidRPr="005F5773">
        <w:rPr>
          <w:lang w:val="de-DE"/>
        </w:rPr>
        <w:t>Zweites Unterkapitel im Anhang A</w:t>
      </w:r>
      <w:bookmarkEnd w:id="24"/>
    </w:p>
    <w:p w14:paraId="6F8EC65F" w14:textId="69693F13" w:rsidR="00A84B70" w:rsidRPr="005F5773" w:rsidRDefault="005F5773" w:rsidP="00C77150">
      <w:r>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14:paraId="5C5AD089" w14:textId="4923E70D" w:rsidR="007351DA" w:rsidRPr="005F5773" w:rsidRDefault="005F5773" w:rsidP="005F5773">
      <w:r>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r w:rsidR="007351DA" w:rsidRPr="005F5773">
        <w:br w:type="page"/>
      </w:r>
    </w:p>
    <w:p w14:paraId="4A58C5EF" w14:textId="77777777" w:rsidR="00EF3F48" w:rsidRPr="005F5773" w:rsidRDefault="00EF3F48" w:rsidP="00B871A8">
      <w:pPr>
        <w:pStyle w:val="berschrift1Anhang"/>
        <w:rPr>
          <w:lang w:val="de-DE"/>
        </w:rPr>
        <w:sectPr w:rsidR="00EF3F48" w:rsidRPr="005F5773" w:rsidSect="00912007">
          <w:headerReference w:type="even" r:id="rId28"/>
          <w:headerReference w:type="default" r:id="rId29"/>
          <w:footerReference w:type="first" r:id="rId30"/>
          <w:type w:val="oddPage"/>
          <w:pgSz w:w="11906" w:h="16838" w:code="9"/>
          <w:pgMar w:top="1985" w:right="1247" w:bottom="1985" w:left="1814" w:header="1134" w:footer="1134" w:gutter="0"/>
          <w:cols w:space="708"/>
          <w:titlePg/>
          <w:docGrid w:linePitch="360"/>
        </w:sectPr>
      </w:pPr>
      <w:bookmarkStart w:id="25" w:name="_Ref494299091"/>
    </w:p>
    <w:p w14:paraId="10B96E35" w14:textId="0D4D5DD0" w:rsidR="001D788D" w:rsidRPr="005F5773" w:rsidRDefault="005F5773" w:rsidP="008A4815">
      <w:pPr>
        <w:pStyle w:val="berschrift1Anhang"/>
        <w:rPr>
          <w:lang w:val="de-DE"/>
        </w:rPr>
      </w:pPr>
      <w:bookmarkStart w:id="26" w:name="_Toc1117753"/>
      <w:bookmarkEnd w:id="25"/>
      <w:r>
        <w:rPr>
          <w:lang w:val="de-DE"/>
        </w:rPr>
        <w:lastRenderedPageBreak/>
        <w:t>Literaturverzeichnis</w:t>
      </w:r>
      <w:bookmarkEnd w:id="26"/>
    </w:p>
    <w:p w14:paraId="28BB4A67" w14:textId="48D28208" w:rsidR="005F5773" w:rsidRPr="008C09EB" w:rsidRDefault="00074230" w:rsidP="005F5773">
      <w:pPr>
        <w:pStyle w:val="Literaturverzeichnis"/>
      </w:pPr>
      <w:r w:rsidRPr="005F5773">
        <w:fldChar w:fldCharType="begin" w:fldLock="1"/>
      </w:r>
      <w:r w:rsidRPr="005F5773">
        <w:instrText xml:space="preserve">ADDIN Mendeley Bibliography CSL_BIBLIOGRAPHY </w:instrText>
      </w:r>
      <w:r w:rsidRPr="005F5773">
        <w:fldChar w:fldCharType="separate"/>
      </w:r>
      <w:r w:rsidR="005F5773" w:rsidRPr="008C09EB">
        <w:t>Gnielka, S. (1999). Titel der Veröffentlichung. Mannheim.</w:t>
      </w:r>
    </w:p>
    <w:p w14:paraId="34222869" w14:textId="49EDA58C" w:rsidR="005F5773" w:rsidRPr="008C09EB" w:rsidRDefault="005F5773" w:rsidP="005F5773">
      <w:pPr>
        <w:pStyle w:val="Literaturverzeichnis"/>
      </w:pPr>
      <w:r w:rsidRPr="008C09EB">
        <w:t>Leiermann, S. (1995). Titel der Veröffentlichung. Stuttgart.</w:t>
      </w:r>
    </w:p>
    <w:p w14:paraId="1D751991" w14:textId="77777777" w:rsidR="005F5773" w:rsidRPr="008C09EB" w:rsidRDefault="005F5773" w:rsidP="005F5773">
      <w:pPr>
        <w:pStyle w:val="Literaturverzeichnis"/>
      </w:pPr>
      <w:r w:rsidRPr="008C09EB">
        <w:t>Nachname, S. (2000). Titel der Veröffentlichung. Leipzig.</w:t>
      </w:r>
    </w:p>
    <w:p w14:paraId="306285DA" w14:textId="0F8D1398" w:rsidR="005F5773" w:rsidRPr="008C09EB" w:rsidRDefault="005F5773" w:rsidP="008C2406">
      <w:pPr>
        <w:pStyle w:val="Literaturverzeichnis"/>
        <w:jc w:val="left"/>
      </w:pPr>
      <w:r w:rsidRPr="008C09EB">
        <w:t xml:space="preserve">Nachname, V. (1985). Titel des Buches. Karlsruhe: </w:t>
      </w:r>
      <w:r w:rsidR="008C2406">
        <w:br/>
      </w:r>
      <w:r w:rsidRPr="008C09EB">
        <w:t>KIT Scientific Publishing.</w:t>
      </w:r>
    </w:p>
    <w:p w14:paraId="4EB5BC2F" w14:textId="2A16DA8D" w:rsidR="005F5773" w:rsidRPr="008C09EB" w:rsidRDefault="005F5773" w:rsidP="008C2406">
      <w:pPr>
        <w:pStyle w:val="Literaturverzeichnis"/>
        <w:jc w:val="left"/>
      </w:pPr>
      <w:r w:rsidRPr="008C09EB">
        <w:t xml:space="preserve">Nachname, V., &amp; Istum, G. (1996). Reguiat od Vestum monosim. </w:t>
      </w:r>
      <w:r w:rsidR="008C2406">
        <w:br/>
      </w:r>
      <w:r w:rsidRPr="008C09EB">
        <w:t>Zeitschrift, 15-52.</w:t>
      </w:r>
    </w:p>
    <w:p w14:paraId="2D01358F" w14:textId="77777777" w:rsidR="005F5773" w:rsidRPr="008C09EB" w:rsidRDefault="005F5773" w:rsidP="005F5773">
      <w:pPr>
        <w:pStyle w:val="Literaturverzeichnis"/>
      </w:pPr>
      <w:r w:rsidRPr="008C09EB">
        <w:t>Scholl, T. (2012). Titel der Veröffentlichung. München.</w:t>
      </w:r>
    </w:p>
    <w:p w14:paraId="17A4FD8A" w14:textId="22708AAA" w:rsidR="00A502D9" w:rsidRPr="005F5773" w:rsidRDefault="005F5773" w:rsidP="005F5773">
      <w:pPr>
        <w:pStyle w:val="Literaturverzeichnis"/>
        <w:rPr>
          <w:noProof/>
        </w:rPr>
      </w:pPr>
      <w:r w:rsidRPr="005F5773">
        <w:t xml:space="preserve">Wiedemann, G. (1953). Titel der Veröffentlichung. </w:t>
      </w:r>
      <w:r w:rsidRPr="008C09EB">
        <w:t>Jena.</w:t>
      </w:r>
    </w:p>
    <w:p w14:paraId="6350F4E1" w14:textId="4646C049" w:rsidR="00415F06" w:rsidRPr="005F5773" w:rsidRDefault="00074230" w:rsidP="005F5773">
      <w:pPr>
        <w:pStyle w:val="Literaturverzeichnis"/>
        <w:numPr>
          <w:ilvl w:val="0"/>
          <w:numId w:val="0"/>
        </w:numPr>
        <w:ind w:left="567"/>
      </w:pPr>
      <w:r w:rsidRPr="005F5773">
        <w:fldChar w:fldCharType="end"/>
      </w:r>
    </w:p>
    <w:p w14:paraId="38687CE8" w14:textId="77777777" w:rsidR="00D81C30" w:rsidRPr="005F5773" w:rsidRDefault="00D81C30" w:rsidP="00415F06">
      <w:pPr>
        <w:pStyle w:val="berschrift1Anhang"/>
        <w:rPr>
          <w:lang w:val="de-DE"/>
        </w:rPr>
        <w:sectPr w:rsidR="00D81C30" w:rsidRPr="005F5773" w:rsidSect="00912007">
          <w:headerReference w:type="default" r:id="rId31"/>
          <w:type w:val="oddPage"/>
          <w:pgSz w:w="11906" w:h="16838" w:code="9"/>
          <w:pgMar w:top="1985" w:right="1247" w:bottom="1985" w:left="1814" w:header="1134" w:footer="1134" w:gutter="0"/>
          <w:cols w:space="708"/>
          <w:titlePg/>
          <w:docGrid w:linePitch="360"/>
        </w:sectPr>
      </w:pPr>
    </w:p>
    <w:p w14:paraId="6D0A93F6" w14:textId="6E807703" w:rsidR="008A4815" w:rsidRPr="005F5773" w:rsidRDefault="005F5773" w:rsidP="00415F06">
      <w:pPr>
        <w:pStyle w:val="berschrift1Anhang"/>
        <w:rPr>
          <w:lang w:val="de-DE"/>
        </w:rPr>
      </w:pPr>
      <w:bookmarkStart w:id="27" w:name="_Toc1117754"/>
      <w:r>
        <w:rPr>
          <w:lang w:val="de-DE"/>
        </w:rPr>
        <w:lastRenderedPageBreak/>
        <w:t>Abkürzungs- und Symbolverzeichnis</w:t>
      </w:r>
      <w:bookmarkEnd w:id="27"/>
    </w:p>
    <w:p w14:paraId="49DB28D9" w14:textId="4FAC60D8" w:rsidR="008A4815" w:rsidRPr="005F5773" w:rsidRDefault="005F5773" w:rsidP="007351DA">
      <w:pPr>
        <w:pStyle w:val="berschrift2Anhang"/>
        <w:rPr>
          <w:lang w:val="de-DE"/>
        </w:rPr>
      </w:pPr>
      <w:bookmarkStart w:id="28" w:name="_Toc1117755"/>
      <w:r>
        <w:rPr>
          <w:lang w:val="de-DE"/>
        </w:rPr>
        <w:t>Abkürzungen</w:t>
      </w:r>
      <w:bookmarkEnd w:id="28"/>
    </w:p>
    <w:p w14:paraId="77BAD6A2" w14:textId="77777777" w:rsidR="00EE0857" w:rsidRPr="005F5773" w:rsidRDefault="00EE0857" w:rsidP="00EE0857">
      <w:pPr>
        <w:pStyle w:val="ListofAbbrev"/>
        <w:rPr>
          <w:lang w:val="de-DE"/>
        </w:rPr>
      </w:pPr>
      <w:r w:rsidRPr="005F5773">
        <w:rPr>
          <w:lang w:val="de-DE"/>
        </w:rPr>
        <w:t>16QAM</w:t>
      </w:r>
      <w:r w:rsidRPr="005F5773">
        <w:rPr>
          <w:lang w:val="de-DE"/>
        </w:rPr>
        <w:tab/>
        <w:t>16-state quadrature amplitude modulation</w:t>
      </w:r>
    </w:p>
    <w:p w14:paraId="55C901D5" w14:textId="77777777" w:rsidR="00EE0857" w:rsidRPr="005F5773" w:rsidRDefault="00EE0857" w:rsidP="00EE0857">
      <w:pPr>
        <w:pStyle w:val="ListofAbbrev"/>
        <w:rPr>
          <w:lang w:val="de-DE"/>
        </w:rPr>
      </w:pPr>
      <w:r w:rsidRPr="005F5773">
        <w:rPr>
          <w:lang w:val="de-DE"/>
        </w:rPr>
        <w:t>4ASK</w:t>
      </w:r>
      <w:r w:rsidRPr="005F5773">
        <w:rPr>
          <w:lang w:val="de-DE"/>
        </w:rPr>
        <w:tab/>
        <w:t>4-state amplitude shift keying</w:t>
      </w:r>
    </w:p>
    <w:p w14:paraId="1B582152" w14:textId="77777777" w:rsidR="00A81C86" w:rsidRPr="005F5773" w:rsidRDefault="00A81C86" w:rsidP="00EE0857">
      <w:pPr>
        <w:pStyle w:val="ListofAbbrev"/>
        <w:rPr>
          <w:lang w:val="de-DE"/>
        </w:rPr>
      </w:pPr>
      <w:r w:rsidRPr="005F5773">
        <w:rPr>
          <w:lang w:val="de-DE"/>
        </w:rPr>
        <w:t>4PAM</w:t>
      </w:r>
      <w:r w:rsidRPr="005F5773">
        <w:rPr>
          <w:lang w:val="de-DE"/>
        </w:rPr>
        <w:tab/>
        <w:t>4-state pulse-amplitude modulation</w:t>
      </w:r>
    </w:p>
    <w:p w14:paraId="1F031192" w14:textId="77777777" w:rsidR="00A81C86" w:rsidRPr="005F5773" w:rsidRDefault="00A81C86" w:rsidP="00EE0857">
      <w:pPr>
        <w:pStyle w:val="ListofAbbrev"/>
        <w:rPr>
          <w:lang w:val="de-DE"/>
        </w:rPr>
      </w:pPr>
      <w:r w:rsidRPr="005F5773">
        <w:rPr>
          <w:lang w:val="de-DE"/>
        </w:rPr>
        <w:t>8ASK</w:t>
      </w:r>
      <w:r w:rsidRPr="005F5773">
        <w:rPr>
          <w:lang w:val="de-DE"/>
        </w:rPr>
        <w:tab/>
        <w:t>8-state amplitude shift keying</w:t>
      </w:r>
    </w:p>
    <w:p w14:paraId="53C5CC27" w14:textId="77777777" w:rsidR="000D3275" w:rsidRPr="005F5773" w:rsidRDefault="000D3275" w:rsidP="00EE0857">
      <w:pPr>
        <w:pStyle w:val="ListofAbbrev"/>
        <w:rPr>
          <w:lang w:val="de-DE"/>
        </w:rPr>
      </w:pPr>
      <w:r w:rsidRPr="005F5773">
        <w:rPr>
          <w:lang w:val="de-DE"/>
        </w:rPr>
        <w:t>64QAM</w:t>
      </w:r>
      <w:r w:rsidRPr="005F5773">
        <w:rPr>
          <w:lang w:val="de-DE"/>
        </w:rPr>
        <w:tab/>
        <w:t>64-state quadrature amplitude modulation</w:t>
      </w:r>
    </w:p>
    <w:p w14:paraId="6635E442" w14:textId="77777777" w:rsidR="00EE0857" w:rsidRPr="005F5773" w:rsidRDefault="00EE0857" w:rsidP="00EE0857">
      <w:pPr>
        <w:pStyle w:val="ListofAbbrev"/>
        <w:rPr>
          <w:lang w:val="de-DE"/>
        </w:rPr>
      </w:pPr>
      <w:r w:rsidRPr="005F5773">
        <w:rPr>
          <w:lang w:val="de-DE"/>
        </w:rPr>
        <w:t>8PSK</w:t>
      </w:r>
      <w:r w:rsidRPr="005F5773">
        <w:rPr>
          <w:lang w:val="de-DE"/>
        </w:rPr>
        <w:tab/>
        <w:t>8-state phase shift keying</w:t>
      </w:r>
    </w:p>
    <w:p w14:paraId="3C82ADFD" w14:textId="77777777" w:rsidR="00EE0857" w:rsidRPr="005F5773" w:rsidRDefault="00EE0857" w:rsidP="00EE0857">
      <w:pPr>
        <w:pStyle w:val="ListofAbbrev"/>
        <w:rPr>
          <w:lang w:val="de-DE"/>
        </w:rPr>
      </w:pPr>
      <w:r w:rsidRPr="005F5773">
        <w:rPr>
          <w:lang w:val="de-DE"/>
        </w:rPr>
        <w:t>AD</w:t>
      </w:r>
      <w:r w:rsidRPr="005F5773">
        <w:rPr>
          <w:lang w:val="de-DE"/>
        </w:rPr>
        <w:tab/>
        <w:t>Analog-to-digital</w:t>
      </w:r>
    </w:p>
    <w:p w14:paraId="7C599FF8" w14:textId="77777777" w:rsidR="00294F2F" w:rsidRPr="005F5773" w:rsidRDefault="00294F2F" w:rsidP="00EE0857">
      <w:pPr>
        <w:pStyle w:val="ListofAbbrev"/>
        <w:rPr>
          <w:lang w:val="de-DE"/>
        </w:rPr>
      </w:pPr>
      <w:r w:rsidRPr="005F5773">
        <w:rPr>
          <w:lang w:val="de-DE"/>
        </w:rPr>
        <w:t>Ag</w:t>
      </w:r>
      <w:r w:rsidRPr="005F5773">
        <w:rPr>
          <w:lang w:val="de-DE"/>
        </w:rPr>
        <w:tab/>
        <w:t>Silver</w:t>
      </w:r>
    </w:p>
    <w:p w14:paraId="155ADDDD" w14:textId="77777777" w:rsidR="00A81C86" w:rsidRPr="005F5773" w:rsidRDefault="00A81C86" w:rsidP="00EE0857">
      <w:pPr>
        <w:pStyle w:val="ListofAbbrev"/>
        <w:rPr>
          <w:lang w:val="de-DE"/>
        </w:rPr>
      </w:pPr>
      <w:r w:rsidRPr="005F5773">
        <w:rPr>
          <w:lang w:val="de-DE"/>
        </w:rPr>
        <w:t>Al</w:t>
      </w:r>
      <w:r w:rsidRPr="005F5773">
        <w:rPr>
          <w:lang w:val="de-DE"/>
        </w:rPr>
        <w:tab/>
        <w:t>Aluminum</w:t>
      </w:r>
    </w:p>
    <w:p w14:paraId="59FE28FF" w14:textId="77777777" w:rsidR="003E5A66" w:rsidRPr="005F5773" w:rsidRDefault="003E5A66" w:rsidP="00EE0857">
      <w:pPr>
        <w:pStyle w:val="ListofAbbrev"/>
        <w:rPr>
          <w:lang w:val="de-DE"/>
        </w:rPr>
      </w:pPr>
      <w:r w:rsidRPr="005F5773">
        <w:rPr>
          <w:lang w:val="de-DE"/>
        </w:rPr>
        <w:t>AOC</w:t>
      </w:r>
      <w:r w:rsidRPr="005F5773">
        <w:rPr>
          <w:lang w:val="de-DE"/>
        </w:rPr>
        <w:tab/>
        <w:t>Active optical cables</w:t>
      </w:r>
    </w:p>
    <w:p w14:paraId="60F6AB3E" w14:textId="02E7FC18" w:rsidR="002F48FD" w:rsidRPr="005F5773" w:rsidRDefault="005F5773" w:rsidP="007351DA">
      <w:pPr>
        <w:pStyle w:val="berschrift2Anhang"/>
        <w:rPr>
          <w:lang w:val="de-DE"/>
        </w:rPr>
      </w:pPr>
      <w:bookmarkStart w:id="29" w:name="_Toc494888855"/>
      <w:bookmarkStart w:id="30" w:name="_Toc495307763"/>
      <w:bookmarkStart w:id="31" w:name="_Toc495565800"/>
      <w:bookmarkStart w:id="32" w:name="_Toc495611580"/>
      <w:bookmarkStart w:id="33" w:name="_Toc495611813"/>
      <w:bookmarkStart w:id="34" w:name="_Toc496528499"/>
      <w:bookmarkStart w:id="35" w:name="_Toc1117756"/>
      <w:bookmarkEnd w:id="29"/>
      <w:bookmarkEnd w:id="30"/>
      <w:bookmarkEnd w:id="31"/>
      <w:bookmarkEnd w:id="32"/>
      <w:bookmarkEnd w:id="33"/>
      <w:bookmarkEnd w:id="34"/>
      <w:r>
        <w:rPr>
          <w:lang w:val="de-DE"/>
        </w:rPr>
        <w:t>Symbole</w:t>
      </w:r>
      <w:bookmarkEnd w:id="35"/>
      <w:r w:rsidR="002F48FD" w:rsidRPr="005F5773">
        <w:rPr>
          <w:lang w:val="de-DE"/>
        </w:rPr>
        <w:t xml:space="preserve"> </w:t>
      </w:r>
    </w:p>
    <w:p w14:paraId="72145318" w14:textId="3E8A093F" w:rsidR="002F48FD" w:rsidRPr="005F5773" w:rsidRDefault="005F5773" w:rsidP="007037F3">
      <w:pPr>
        <w:pStyle w:val="berschrift4ohneNummer"/>
        <w:rPr>
          <w:lang w:val="de-DE"/>
        </w:rPr>
      </w:pPr>
      <w:r>
        <w:rPr>
          <w:lang w:val="de-DE"/>
        </w:rPr>
        <w:t>Griechische Symbole</w:t>
      </w:r>
    </w:p>
    <w:p w14:paraId="10C4BD4D" w14:textId="194BE817" w:rsidR="00992E89" w:rsidRPr="005F5773" w:rsidRDefault="00300756" w:rsidP="004561E8">
      <w:pPr>
        <w:pStyle w:val="ListofAbbrev"/>
        <w:rPr>
          <w:lang w:val="de-DE"/>
        </w:rPr>
      </w:pPr>
      <w:r w:rsidRPr="005F5773">
        <w:rPr>
          <w:rFonts w:cs="Times New Roman"/>
          <w:i/>
          <w:lang w:val="de-DE"/>
        </w:rPr>
        <w:t>α</w:t>
      </w:r>
      <w:r w:rsidR="00992E89" w:rsidRPr="005F5773">
        <w:rPr>
          <w:lang w:val="de-DE"/>
        </w:rPr>
        <w:tab/>
      </w:r>
      <w:r w:rsidR="00C65D4F" w:rsidRPr="005F5773">
        <w:rPr>
          <w:lang w:val="de-DE"/>
        </w:rPr>
        <w:t>Chirp Factor</w:t>
      </w:r>
    </w:p>
    <w:p w14:paraId="7B73FEFF" w14:textId="262ECF47" w:rsidR="00C65D4F" w:rsidRPr="005F5773" w:rsidRDefault="00300756" w:rsidP="00DC6B86">
      <w:pPr>
        <w:pStyle w:val="ListofAbbrev"/>
        <w:rPr>
          <w:lang w:val="de-DE"/>
        </w:rPr>
      </w:pPr>
      <w:r w:rsidRPr="005F5773">
        <w:rPr>
          <w:rFonts w:cs="Times New Roman"/>
          <w:i/>
          <w:lang w:val="de-DE"/>
        </w:rPr>
        <w:t>α</w:t>
      </w:r>
      <w:r w:rsidRPr="005F5773">
        <w:rPr>
          <w:vertAlign w:val="subscript"/>
          <w:lang w:val="de-DE"/>
        </w:rPr>
        <w:t>L</w:t>
      </w:r>
      <w:r w:rsidR="00C65D4F" w:rsidRPr="005F5773">
        <w:rPr>
          <w:lang w:val="de-DE"/>
        </w:rPr>
        <w:tab/>
        <w:t>Power loss parameter</w:t>
      </w:r>
    </w:p>
    <w:p w14:paraId="2C0A641D" w14:textId="5F6DA60D" w:rsidR="001919C7" w:rsidRPr="00741645" w:rsidRDefault="00300756" w:rsidP="004561E8">
      <w:pPr>
        <w:pStyle w:val="ListofAbbrev"/>
      </w:pPr>
      <w:r w:rsidRPr="005F5773">
        <w:rPr>
          <w:rFonts w:cs="Times New Roman"/>
          <w:i/>
          <w:lang w:val="de-DE"/>
        </w:rPr>
        <w:t>β</w:t>
      </w:r>
      <w:r w:rsidR="001919C7" w:rsidRPr="00741645">
        <w:tab/>
        <w:t>Roll-off factor</w:t>
      </w:r>
      <w:r w:rsidR="00585BD9" w:rsidRPr="00741645">
        <w:t xml:space="preserve"> of</w:t>
      </w:r>
      <w:r w:rsidR="001919C7" w:rsidRPr="00741645">
        <w:t xml:space="preserve"> (root) raised-cosine signals</w:t>
      </w:r>
    </w:p>
    <w:p w14:paraId="25AF8088" w14:textId="13C7DB5E" w:rsidR="006A635C" w:rsidRPr="00741645" w:rsidRDefault="00300756" w:rsidP="004561E8">
      <w:pPr>
        <w:pStyle w:val="ListofAbbrev"/>
      </w:pPr>
      <w:r w:rsidRPr="005F5773">
        <w:rPr>
          <w:rFonts w:cs="Times New Roman"/>
          <w:lang w:val="de-DE"/>
        </w:rPr>
        <w:t>Δ</w:t>
      </w:r>
      <w:r w:rsidR="006A635C" w:rsidRPr="00741645">
        <w:tab/>
        <w:t>Difference (e.g.</w:t>
      </w:r>
      <w:r w:rsidR="009B437A" w:rsidRPr="00741645">
        <w:t xml:space="preserve"> </w:t>
      </w:r>
      <w:r w:rsidRPr="005F5773">
        <w:rPr>
          <w:rFonts w:cs="Times New Roman"/>
          <w:lang w:val="de-DE"/>
        </w:rPr>
        <w:t>Δ</w:t>
      </w:r>
      <w:r w:rsidRPr="00741645">
        <w:rPr>
          <w:i/>
        </w:rPr>
        <w:t>n</w:t>
      </w:r>
      <w:r w:rsidR="006A635C" w:rsidRPr="00741645">
        <w:t>)</w:t>
      </w:r>
    </w:p>
    <w:p w14:paraId="58E2ACA2" w14:textId="7F0C51FC" w:rsidR="00C65D4F" w:rsidRPr="005F5773" w:rsidRDefault="00300756" w:rsidP="004561E8">
      <w:pPr>
        <w:pStyle w:val="ListofAbbrev"/>
        <w:rPr>
          <w:lang w:val="de-DE"/>
        </w:rPr>
      </w:pPr>
      <w:r w:rsidRPr="005F5773">
        <w:rPr>
          <w:rFonts w:cs="Times New Roman"/>
          <w:i/>
          <w:lang w:val="de-DE"/>
        </w:rPr>
        <w:t>δ</w:t>
      </w:r>
      <w:r w:rsidRPr="005F5773">
        <w:rPr>
          <w:lang w:val="de-DE"/>
        </w:rPr>
        <w:t>(</w:t>
      </w:r>
      <w:r w:rsidRPr="005F5773">
        <w:rPr>
          <w:i/>
          <w:lang w:val="de-DE"/>
        </w:rPr>
        <w:t>t</w:t>
      </w:r>
      <w:r w:rsidRPr="005F5773">
        <w:rPr>
          <w:lang w:val="de-DE"/>
        </w:rPr>
        <w:t>)</w:t>
      </w:r>
      <w:r w:rsidR="00C65D4F" w:rsidRPr="005F5773">
        <w:rPr>
          <w:lang w:val="de-DE"/>
        </w:rPr>
        <w:tab/>
        <w:t>Dirac function</w:t>
      </w:r>
    </w:p>
    <w:p w14:paraId="39AA7954" w14:textId="28302550" w:rsidR="00254A9C" w:rsidRPr="005F5773" w:rsidRDefault="00300756" w:rsidP="00A7381A">
      <w:pPr>
        <w:pStyle w:val="ListofAbbrev"/>
        <w:rPr>
          <w:lang w:val="de-DE"/>
        </w:rPr>
      </w:pPr>
      <w:r w:rsidRPr="005F5773">
        <w:rPr>
          <w:rFonts w:cs="Times New Roman"/>
          <w:i/>
          <w:lang w:val="de-DE"/>
        </w:rPr>
        <w:t>δ</w:t>
      </w:r>
      <w:r w:rsidRPr="005F5773">
        <w:rPr>
          <w:i/>
          <w:vertAlign w:val="subscript"/>
          <w:lang w:val="de-DE"/>
        </w:rPr>
        <w:t>ik</w:t>
      </w:r>
      <w:r w:rsidR="001D362E" w:rsidRPr="005F5773">
        <w:rPr>
          <w:lang w:val="de-DE"/>
        </w:rPr>
        <w:tab/>
        <w:t>Kronecker delta</w:t>
      </w:r>
      <w:r w:rsidR="000A276A" w:rsidRPr="005F5773">
        <w:rPr>
          <w:lang w:val="de-DE"/>
        </w:rPr>
        <w:br w:type="page"/>
      </w:r>
    </w:p>
    <w:p w14:paraId="14F2D0B2" w14:textId="77777777" w:rsidR="00415F06" w:rsidRPr="005F5773" w:rsidRDefault="00415F06" w:rsidP="008A4815">
      <w:pPr>
        <w:pStyle w:val="berschrift1ohneNummer"/>
        <w:sectPr w:rsidR="00415F06" w:rsidRPr="005F5773" w:rsidSect="00912007">
          <w:type w:val="oddPage"/>
          <w:pgSz w:w="11906" w:h="16838" w:code="9"/>
          <w:pgMar w:top="1985" w:right="1247" w:bottom="1985" w:left="1814" w:header="1134" w:footer="1134" w:gutter="0"/>
          <w:cols w:space="708"/>
          <w:titlePg/>
          <w:docGrid w:linePitch="360"/>
        </w:sectPr>
      </w:pPr>
    </w:p>
    <w:p w14:paraId="1943F07B" w14:textId="60B4D8EC" w:rsidR="008A4815" w:rsidRPr="005F5773" w:rsidRDefault="00EF3F48" w:rsidP="008A4815">
      <w:pPr>
        <w:pStyle w:val="berschrift1ohneNummer"/>
      </w:pPr>
      <w:bookmarkStart w:id="36" w:name="_Toc1117757"/>
      <w:r w:rsidRPr="005F5773">
        <w:lastRenderedPageBreak/>
        <w:t>Danksagung</w:t>
      </w:r>
      <w:bookmarkEnd w:id="36"/>
    </w:p>
    <w:p w14:paraId="15106628" w14:textId="77777777" w:rsidR="005F5773" w:rsidRPr="005F5773" w:rsidRDefault="005F5773" w:rsidP="00EF3F48">
      <w:r w:rsidRPr="005F5773">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14:paraId="5E34B43B" w14:textId="77777777" w:rsidR="005F5773" w:rsidRPr="005F5773" w:rsidRDefault="005F5773" w:rsidP="00EF3F48">
      <w:r w:rsidRPr="005F5773">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14:paraId="0CFAC1B6" w14:textId="77777777" w:rsidR="005F5773" w:rsidRPr="005F5773" w:rsidRDefault="005F5773" w:rsidP="00EF3F48">
      <w:r w:rsidRPr="005F5773">
        <w:t>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p w14:paraId="402856C3" w14:textId="77777777" w:rsidR="005F5773" w:rsidRPr="005F5773" w:rsidRDefault="005F5773" w:rsidP="00EF3F48">
      <w:r w:rsidRPr="005F5773">
        <w:t>Sparen Sie Zeit in Word dank neuer Schaltflächen, die angezeigt werden, wo Sie sie benötigen. Zum Ändern der Weise, in der sich ein Bild in Ihr Dokument einfügt, klicken Sie auf das Bild. Dann wird eine Schaltfläche für Layoutoptionen neben dem Bild angezeigt Beim Arbeiten an einer Tabelle klicken Sie an die Position, an der Sie eine Zeile oder Spalte hinzufügen möchten, und klicken Sie dann auf das Pluszeichen.</w:t>
      </w:r>
    </w:p>
    <w:p w14:paraId="42AD9533" w14:textId="07E2296C" w:rsidR="00042519" w:rsidRDefault="005F5773" w:rsidP="00EF3F48">
      <w:pPr>
        <w:rPr>
          <w:w w:val="98"/>
        </w:rPr>
      </w:pPr>
      <w:r w:rsidRPr="005F5773">
        <w:t>Auch das Lesen ist bequemer in der neuen Leseansicht. Sie können Teile des Dokuments reduzieren und sich auf den gewünschten Text konzentrieren. Wenn Sie vor dem Ende zu lesen aufhören müssen, merkt sich Word die Stelle, bis zu der Sie gelangt sind – sogar auf einem anderen Gerät.</w:t>
      </w:r>
    </w:p>
    <w:p w14:paraId="788FCFD4" w14:textId="77777777" w:rsidR="005F5773" w:rsidRPr="005F5773" w:rsidRDefault="005F5773" w:rsidP="00EF3F48"/>
    <w:p w14:paraId="1A10858C" w14:textId="11B08F00" w:rsidR="007D4156" w:rsidRPr="005F5773" w:rsidRDefault="007D4156" w:rsidP="00B871A8"/>
    <w:p w14:paraId="6E7B83A9" w14:textId="77777777" w:rsidR="00EF3F48" w:rsidRPr="005F5773" w:rsidRDefault="00EF3F48" w:rsidP="008A4815">
      <w:pPr>
        <w:pStyle w:val="berschrift1ohneNummer"/>
        <w:sectPr w:rsidR="00EF3F48" w:rsidRPr="005F5773" w:rsidSect="00912007">
          <w:type w:val="oddPage"/>
          <w:pgSz w:w="11906" w:h="16838" w:code="9"/>
          <w:pgMar w:top="1985" w:right="1247" w:bottom="1985" w:left="1814" w:header="1134" w:footer="1134" w:gutter="0"/>
          <w:cols w:space="708"/>
          <w:titlePg/>
          <w:docGrid w:linePitch="360"/>
        </w:sectPr>
      </w:pPr>
    </w:p>
    <w:p w14:paraId="5EF2666C" w14:textId="2BD0B55B" w:rsidR="008A4815" w:rsidRPr="005F5773" w:rsidRDefault="008A4815" w:rsidP="008A4815">
      <w:pPr>
        <w:pStyle w:val="berschrift1ohneNummer"/>
      </w:pPr>
      <w:bookmarkStart w:id="37" w:name="_Toc1117758"/>
      <w:r w:rsidRPr="005F5773">
        <w:lastRenderedPageBreak/>
        <w:t>List</w:t>
      </w:r>
      <w:r w:rsidR="005F5773">
        <w:t>e der Publikationen</w:t>
      </w:r>
      <w:bookmarkEnd w:id="37"/>
    </w:p>
    <w:p w14:paraId="14503952" w14:textId="4DD0C5E0" w:rsidR="003F5EC6" w:rsidRPr="005F5773" w:rsidRDefault="005F5773" w:rsidP="003F5EC6">
      <w:pPr>
        <w:pStyle w:val="berschrift2ohneNummer"/>
        <w:rPr>
          <w:lang w:val="de-DE"/>
        </w:rPr>
      </w:pPr>
      <w:bookmarkStart w:id="38" w:name="_Toc1117759"/>
      <w:r w:rsidRPr="005F5773">
        <w:rPr>
          <w:lang w:val="de-DE"/>
        </w:rPr>
        <w:t>Zeitschriftenveröffentlichungen</w:t>
      </w:r>
      <w:bookmarkEnd w:id="38"/>
    </w:p>
    <w:p w14:paraId="64B3AA78" w14:textId="75C5C7C6" w:rsidR="00033D54" w:rsidRPr="005F5773" w:rsidRDefault="009A15A5" w:rsidP="00033D54">
      <w:pPr>
        <w:pStyle w:val="Referenzen-Journal"/>
      </w:pPr>
      <w:r w:rsidRPr="00741645">
        <w:rPr>
          <w:lang w:val="en-US"/>
        </w:rPr>
        <w:t xml:space="preserve">Schmogrow, R.; Winter, M.; Meyer, M.; Hillerkuss, D.; </w:t>
      </w:r>
      <w:r w:rsidRPr="00741645">
        <w:rPr>
          <w:b/>
          <w:lang w:val="en-US"/>
        </w:rPr>
        <w:t>Wolf</w:t>
      </w:r>
      <w:r w:rsidR="004C531F" w:rsidRPr="00741645">
        <w:rPr>
          <w:b/>
          <w:lang w:val="en-US"/>
        </w:rPr>
        <w:t>, </w:t>
      </w:r>
      <w:r w:rsidRPr="00741645">
        <w:rPr>
          <w:b/>
          <w:lang w:val="en-US"/>
        </w:rPr>
        <w:t>S.</w:t>
      </w:r>
      <w:r w:rsidRPr="00741645">
        <w:rPr>
          <w:lang w:val="en-US"/>
        </w:rPr>
        <w:t>; Baeuerle, B.; Ludwig, A.; Nebendahl, B.; Ben-Ezra, S.; Meyer, J.; Dreschmann, M.; Hubner, M.; Becker, J.; Koos, C.; Freude, W.; Leuthold, J., “</w:t>
      </w:r>
      <w:r w:rsidRPr="00741645">
        <w:rPr>
          <w:bCs/>
          <w:lang w:val="en-US"/>
        </w:rPr>
        <w:t>Real-time Nyquist pulse generation beyond 100 Gbit/s and its relation to OFDM,</w:t>
      </w:r>
      <w:r w:rsidRPr="00741645">
        <w:rPr>
          <w:lang w:val="en-US"/>
        </w:rPr>
        <w:t xml:space="preserve">” </w:t>
      </w:r>
      <w:r w:rsidRPr="00741645">
        <w:rPr>
          <w:i/>
          <w:iCs/>
          <w:lang w:val="en-US"/>
        </w:rPr>
        <w:t xml:space="preserve">Opt. </w:t>
      </w:r>
      <w:r w:rsidRPr="005F5773">
        <w:rPr>
          <w:i/>
          <w:iCs/>
        </w:rPr>
        <w:t>Express</w:t>
      </w:r>
      <w:r w:rsidRPr="005F5773">
        <w:t xml:space="preserve"> </w:t>
      </w:r>
      <w:r w:rsidRPr="005F5773">
        <w:rPr>
          <w:b/>
          <w:bCs/>
        </w:rPr>
        <w:t>20</w:t>
      </w:r>
      <w:r w:rsidRPr="005F5773">
        <w:t>, 317-337 (2012)</w:t>
      </w:r>
    </w:p>
    <w:p w14:paraId="5B9FB9D3" w14:textId="3F8DFDA7" w:rsidR="00EF0ADE" w:rsidRPr="005F5773" w:rsidRDefault="009A15A5" w:rsidP="00EF0ADE">
      <w:pPr>
        <w:pStyle w:val="Referenzen-Journal"/>
      </w:pPr>
      <w:r w:rsidRPr="005F5773">
        <w:t xml:space="preserve">Schmogrow, R.; Hillerkuss, D.; </w:t>
      </w:r>
      <w:r w:rsidRPr="005F5773">
        <w:rPr>
          <w:b/>
        </w:rPr>
        <w:t>Wolf</w:t>
      </w:r>
      <w:r w:rsidR="004C531F" w:rsidRPr="005F5773">
        <w:rPr>
          <w:b/>
        </w:rPr>
        <w:t>, </w:t>
      </w:r>
      <w:r w:rsidRPr="005F5773">
        <w:rPr>
          <w:b/>
        </w:rPr>
        <w:t>S.</w:t>
      </w:r>
      <w:r w:rsidRPr="005F5773">
        <w:t>; Baeuerle, B.; Winter, M.; Kleinow, P.; Nebendahl, B.; Dippon, T.; Schindler, P. C.; Koos, C.; Freude, W.; Leuthold, J., “</w:t>
      </w:r>
      <w:r w:rsidRPr="005F5773">
        <w:rPr>
          <w:bCs/>
        </w:rPr>
        <w:t>512QAM Nyquist sinc-pulse transmission at 54 Gbit/s in an optical bandwidth of 3 GHz</w:t>
      </w:r>
      <w:r w:rsidRPr="005F5773">
        <w:t xml:space="preserve">,” </w:t>
      </w:r>
      <w:r w:rsidRPr="005F5773">
        <w:rPr>
          <w:i/>
          <w:iCs/>
        </w:rPr>
        <w:t>Opt. Express</w:t>
      </w:r>
      <w:r w:rsidRPr="005F5773">
        <w:t xml:space="preserve"> </w:t>
      </w:r>
      <w:r w:rsidRPr="005F5773">
        <w:rPr>
          <w:b/>
          <w:bCs/>
        </w:rPr>
        <w:t>20</w:t>
      </w:r>
      <w:r w:rsidRPr="005F5773">
        <w:t>, 6439-6447 (2012)</w:t>
      </w:r>
    </w:p>
    <w:p w14:paraId="19A8B3A3" w14:textId="4548B9C6" w:rsidR="009A15A5" w:rsidRPr="005F5773" w:rsidRDefault="009A15A5" w:rsidP="00EF0ADE">
      <w:pPr>
        <w:pStyle w:val="Referenzen-Journal"/>
      </w:pPr>
      <w:r w:rsidRPr="005F5773">
        <w:t xml:space="preserve">Hillerkuss, D.; Schmogrow, R.; Meyer, M.; </w:t>
      </w:r>
      <w:r w:rsidRPr="005F5773">
        <w:rPr>
          <w:b/>
        </w:rPr>
        <w:t>Wolf</w:t>
      </w:r>
      <w:r w:rsidR="004C531F" w:rsidRPr="005F5773">
        <w:rPr>
          <w:b/>
        </w:rPr>
        <w:t>, </w:t>
      </w:r>
      <w:r w:rsidRPr="005F5773">
        <w:rPr>
          <w:b/>
        </w:rPr>
        <w:t>S.</w:t>
      </w:r>
      <w:r w:rsidRPr="005F5773">
        <w:t>; Jordan, M.; Kleinow, P.; Lindenmann, N.; Schindler, P. C.; Melikyan, A.; Yang, X.; Ben-Ezra, S.; Nebendahl, B.; Dreschmann, M.; Meyer, J.; Parmigiani,</w:t>
      </w:r>
      <w:r w:rsidR="00CB0567" w:rsidRPr="005F5773">
        <w:t> </w:t>
      </w:r>
      <w:r w:rsidRPr="005F5773">
        <w:t>F.; Petropoulos, P.; Resan, B.; Oehler, A.; Weingarten, K.; Altenhain,</w:t>
      </w:r>
      <w:r w:rsidR="00CB0567" w:rsidRPr="005F5773">
        <w:t> </w:t>
      </w:r>
      <w:r w:rsidRPr="005F5773">
        <w:t>L.; Ellermeyer, T.; Möller, M.; Hubner, M.; Becker, J.; Koos, C.; Freude, W.; Leuthold, J., ”</w:t>
      </w:r>
      <w:r w:rsidRPr="005F5773">
        <w:rPr>
          <w:bCs/>
        </w:rPr>
        <w:t>Single-Laser 32.5 Tbit/s Nyquist WDM Transmission</w:t>
      </w:r>
      <w:r w:rsidRPr="005F5773">
        <w:t xml:space="preserve">,” </w:t>
      </w:r>
      <w:r w:rsidRPr="005F5773">
        <w:rPr>
          <w:i/>
          <w:iCs/>
        </w:rPr>
        <w:t>J. Opt. Commun. Netw.</w:t>
      </w:r>
      <w:r w:rsidRPr="005F5773">
        <w:t xml:space="preserve"> </w:t>
      </w:r>
      <w:r w:rsidRPr="005F5773">
        <w:rPr>
          <w:b/>
          <w:bCs/>
        </w:rPr>
        <w:t>4</w:t>
      </w:r>
      <w:r w:rsidRPr="005F5773">
        <w:t>, 715-723 (2012)</w:t>
      </w:r>
    </w:p>
    <w:p w14:paraId="305489D0" w14:textId="28D2C2BC" w:rsidR="00641894" w:rsidRPr="005F5773" w:rsidRDefault="005F5773" w:rsidP="0078062C">
      <w:pPr>
        <w:pStyle w:val="berschrift2ohneNummer"/>
        <w:rPr>
          <w:lang w:val="de-DE"/>
        </w:rPr>
      </w:pPr>
      <w:bookmarkStart w:id="39" w:name="_Toc1117760"/>
      <w:r w:rsidRPr="005F5773">
        <w:rPr>
          <w:lang w:val="de-DE"/>
        </w:rPr>
        <w:t>Konferenz-Publikationen</w:t>
      </w:r>
      <w:bookmarkEnd w:id="39"/>
    </w:p>
    <w:p w14:paraId="6E39CA41" w14:textId="3659B0A8" w:rsidR="00415F06" w:rsidRPr="00741645" w:rsidRDefault="00461D57" w:rsidP="006C5978">
      <w:pPr>
        <w:pStyle w:val="Referenzen-Conference"/>
      </w:pPr>
      <w:r w:rsidRPr="00741645">
        <w:t xml:space="preserve">Schmogrow, R.; Meyer, M.; </w:t>
      </w:r>
      <w:r w:rsidRPr="00741645">
        <w:rPr>
          <w:b/>
        </w:rPr>
        <w:t>Wolf</w:t>
      </w:r>
      <w:r w:rsidR="004C531F" w:rsidRPr="00741645">
        <w:rPr>
          <w:b/>
        </w:rPr>
        <w:t>, </w:t>
      </w:r>
      <w:r w:rsidRPr="00741645">
        <w:rPr>
          <w:b/>
        </w:rPr>
        <w:t>S.</w:t>
      </w:r>
      <w:r w:rsidRPr="00741645">
        <w:t>; Nebendahl, B.; Hillerkuss, D.; Baeuerle, B.; Dreschmann, M.; Meyer, J.; Hubner, M.; Becker, J.; Koos,</w:t>
      </w:r>
      <w:r w:rsidR="00012E71" w:rsidRPr="00741645">
        <w:t> </w:t>
      </w:r>
      <w:r w:rsidRPr="00741645">
        <w:t>C.; Freude, W.; Leuthold, J.</w:t>
      </w:r>
      <w:r w:rsidR="00F85C58" w:rsidRPr="00741645">
        <w:t>, “</w:t>
      </w:r>
      <w:r w:rsidR="00A81FBF" w:rsidRPr="00741645">
        <w:rPr>
          <w:bCs/>
        </w:rPr>
        <w:t>150 </w:t>
      </w:r>
      <w:r w:rsidRPr="00741645">
        <w:rPr>
          <w:bCs/>
        </w:rPr>
        <w:t>Gbit/s Real-Time Nyqu</w:t>
      </w:r>
      <w:r w:rsidR="00A81FBF" w:rsidRPr="00741645">
        <w:rPr>
          <w:bCs/>
        </w:rPr>
        <w:t>ist Pulse Transmission Over 150 </w:t>
      </w:r>
      <w:r w:rsidRPr="00741645">
        <w:rPr>
          <w:bCs/>
        </w:rPr>
        <w:t>km SSMF Enhanced by DSP with Dynamic Precision</w:t>
      </w:r>
      <w:r w:rsidR="00F85C58" w:rsidRPr="00741645">
        <w:rPr>
          <w:bCs/>
        </w:rPr>
        <w:t xml:space="preserve">,” </w:t>
      </w:r>
      <w:r w:rsidRPr="00741645">
        <w:rPr>
          <w:i/>
          <w:iCs/>
        </w:rPr>
        <w:t>Optical Fiber Communication Conference (OFC'12), Los Angeles (CA), USA, March 06-10</w:t>
      </w:r>
      <w:r w:rsidRPr="00741645">
        <w:t xml:space="preserve">, paper OM2A.6 </w:t>
      </w:r>
      <w:r w:rsidRPr="00741645">
        <w:rPr>
          <w:i/>
          <w:iCs/>
        </w:rPr>
        <w:t>Optical Society of America (OSA)</w:t>
      </w:r>
      <w:r w:rsidRPr="00741645">
        <w:t xml:space="preserve"> (2012)</w:t>
      </w:r>
      <w:bookmarkStart w:id="40" w:name="_GoBack"/>
      <w:bookmarkEnd w:id="40"/>
    </w:p>
    <w:sectPr w:rsidR="00415F06" w:rsidRPr="00741645" w:rsidSect="00912007">
      <w:headerReference w:type="default" r:id="rId32"/>
      <w:type w:val="oddPage"/>
      <w:pgSz w:w="11906" w:h="16838" w:code="9"/>
      <w:pgMar w:top="1985" w:right="1247" w:bottom="1985" w:left="1814" w:header="1134" w:footer="113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317F62" w14:textId="77777777" w:rsidR="00D94BE3" w:rsidRDefault="00D94BE3" w:rsidP="00EB046A">
      <w:pPr>
        <w:spacing w:after="0" w:line="240" w:lineRule="auto"/>
      </w:pPr>
      <w:r>
        <w:separator/>
      </w:r>
    </w:p>
    <w:p w14:paraId="04F07FF0" w14:textId="77777777" w:rsidR="00D94BE3" w:rsidRDefault="00D94BE3"/>
    <w:p w14:paraId="142645F4" w14:textId="77777777" w:rsidR="00D94BE3" w:rsidRDefault="00D94BE3"/>
    <w:p w14:paraId="2B51BA3D" w14:textId="77777777" w:rsidR="00D94BE3" w:rsidRDefault="00D94BE3"/>
  </w:endnote>
  <w:endnote w:type="continuationSeparator" w:id="0">
    <w:p w14:paraId="6408AB8A" w14:textId="77777777" w:rsidR="00D94BE3" w:rsidRDefault="00D94BE3" w:rsidP="00EB046A">
      <w:pPr>
        <w:spacing w:after="0" w:line="240" w:lineRule="auto"/>
      </w:pPr>
      <w:r>
        <w:continuationSeparator/>
      </w:r>
    </w:p>
    <w:p w14:paraId="3BA9C95D" w14:textId="77777777" w:rsidR="00D94BE3" w:rsidRDefault="00D94BE3"/>
    <w:p w14:paraId="5F5ACC21" w14:textId="77777777" w:rsidR="00D94BE3" w:rsidRDefault="00D94BE3"/>
    <w:p w14:paraId="10C55615" w14:textId="77777777" w:rsidR="00D94BE3" w:rsidRDefault="00D94B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CD1A39EB-6622-4E1B-8F96-2AC1F66A94D8}"/>
  </w:font>
  <w:font w:name="Times New Roman">
    <w:panose1 w:val="02020603050405020304"/>
    <w:charset w:val="00"/>
    <w:family w:val="roman"/>
    <w:pitch w:val="variable"/>
    <w:sig w:usb0="E0002AFF" w:usb1="C0007841" w:usb2="00000009" w:usb3="00000000" w:csb0="000001FF" w:csb1="00000000"/>
    <w:embedRegular r:id="rId2" w:fontKey="{BA7944F2-8F1F-4158-81A0-D0C233583C54}"/>
    <w:embedBold r:id="rId3" w:fontKey="{FB5074BA-D678-49DB-900D-D2462A5AEA2F}"/>
    <w:embedItalic r:id="rId4" w:fontKey="{44057228-6975-43D7-9FD5-71336C418882}"/>
  </w:font>
  <w:font w:name="Courier New">
    <w:panose1 w:val="02070309020205020404"/>
    <w:charset w:val="00"/>
    <w:family w:val="modern"/>
    <w:pitch w:val="fixed"/>
    <w:sig w:usb0="E0002AFF" w:usb1="C0007843" w:usb2="00000009" w:usb3="00000000" w:csb0="000001FF" w:csb1="00000000"/>
    <w:embedRegular r:id="rId5" w:fontKey="{5D7432D3-EA75-4477-B5FB-76B6B3B0E174}"/>
  </w:font>
  <w:font w:name="Wingdings">
    <w:panose1 w:val="05000000000000000000"/>
    <w:charset w:val="02"/>
    <w:family w:val="auto"/>
    <w:pitch w:val="variable"/>
    <w:sig w:usb0="00000000" w:usb1="10000000" w:usb2="00000000" w:usb3="00000000" w:csb0="80000000" w:csb1="00000000"/>
    <w:embedRegular r:id="rId6" w:fontKey="{06840B1C-1A0A-4BF6-849C-B068620D3EC8}"/>
  </w:font>
  <w:font w:name="Calibri">
    <w:panose1 w:val="020F0502020204030204"/>
    <w:charset w:val="00"/>
    <w:family w:val="swiss"/>
    <w:pitch w:val="variable"/>
    <w:sig w:usb0="E00002FF" w:usb1="4000ACFF" w:usb2="00000001" w:usb3="00000000" w:csb0="0000019F" w:csb1="00000000"/>
    <w:embedRegular r:id="rId7" w:fontKey="{49A3F5AA-36FE-4FAB-B1AB-12D4C1F93FCA}"/>
    <w:embedBold r:id="rId8" w:fontKey="{E27A44FB-3E88-4012-BC78-E633714610BF}"/>
    <w:embedItalic r:id="rId9" w:fontKey="{9EEF1712-43C5-4B38-BB3C-800255BEC8B9}"/>
  </w:font>
  <w:font w:name="Arial">
    <w:panose1 w:val="020B0604020202020204"/>
    <w:charset w:val="00"/>
    <w:family w:val="swiss"/>
    <w:pitch w:val="variable"/>
    <w:sig w:usb0="E0002AFF" w:usb1="C0007843" w:usb2="00000009" w:usb3="00000000" w:csb0="000001FF" w:csb1="00000000"/>
    <w:embedRegular r:id="rId10" w:fontKey="{B0C0B929-9F50-4F70-8347-12653C306B37}"/>
    <w:embedBold r:id="rId11" w:fontKey="{2B405130-E5CD-4CFF-A03D-921E396CEF8B}"/>
    <w:embedItalic r:id="rId12" w:fontKey="{C705A1FE-03A3-4FA1-97C7-BF3DD01E8D94}"/>
  </w:font>
  <w:font w:name="Cambria">
    <w:panose1 w:val="02040503050406030204"/>
    <w:charset w:val="00"/>
    <w:family w:val="roman"/>
    <w:pitch w:val="variable"/>
    <w:sig w:usb0="E00002FF" w:usb1="400004FF" w:usb2="00000000" w:usb3="00000000" w:csb0="0000019F" w:csb1="00000000"/>
    <w:embedRegular r:id="rId13" w:fontKey="{736E6B73-942D-4820-816E-ACDB11837CD9}"/>
    <w:embedBold r:id="rId14" w:fontKey="{3C0A9C18-E694-40F0-AD1F-62E719C4EDCF}"/>
    <w:embedItalic r:id="rId15" w:fontKey="{A451A394-E22A-46A6-BC3C-948C6162EC1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DEF1CD" w14:textId="6724BA99" w:rsidR="00D94BE3" w:rsidRDefault="00D94BE3">
    <w:pPr>
      <w:pStyle w:val="Fuzeile"/>
    </w:pPr>
    <w:r>
      <w:fldChar w:fldCharType="begin"/>
    </w:r>
    <w:r>
      <w:instrText>PAGE   \* MERGEFORMAT</w:instrText>
    </w:r>
    <w:r>
      <w:fldChar w:fldCharType="separate"/>
    </w:r>
    <w:r w:rsidR="00741645">
      <w:rPr>
        <w:noProof/>
      </w:rPr>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B084CD" w14:textId="17078253" w:rsidR="00D94BE3" w:rsidRDefault="00D94BE3" w:rsidP="00FB4C0F">
    <w:pPr>
      <w:pStyle w:val="Fuzeilerechts"/>
    </w:pPr>
    <w:r>
      <w:fldChar w:fldCharType="begin"/>
    </w:r>
    <w:r>
      <w:instrText>PAGE   \* MERGEFORMAT</w:instrText>
    </w:r>
    <w:r>
      <w:fldChar w:fldCharType="separate"/>
    </w:r>
    <w:r w:rsidR="00741645">
      <w:rPr>
        <w:noProof/>
      </w:rPr>
      <w:t>9</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4010E8" w14:textId="19C529B6" w:rsidR="00D94BE3" w:rsidRDefault="00D94BE3" w:rsidP="00FB4C0F">
    <w:pPr>
      <w:pStyle w:val="Fuzeilerechts"/>
    </w:pPr>
    <w:r>
      <w:fldChar w:fldCharType="begin"/>
    </w:r>
    <w:r>
      <w:instrText>PAGE   \* MERGEFORMAT</w:instrText>
    </w:r>
    <w:r>
      <w:fldChar w:fldCharType="separate"/>
    </w:r>
    <w:r w:rsidR="00741645">
      <w:rPr>
        <w:noProof/>
      </w:rPr>
      <w:t>v</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7C082E" w14:textId="6D518756" w:rsidR="00D94BE3" w:rsidRDefault="00D94BE3" w:rsidP="00FB4C0F">
    <w:pPr>
      <w:pStyle w:val="Fuzeilerechts"/>
    </w:pPr>
    <w:r>
      <w:fldChar w:fldCharType="begin"/>
    </w:r>
    <w:r>
      <w:instrText>PAGE   \* MERGEFORMAT</w:instrText>
    </w:r>
    <w:r>
      <w:fldChar w:fldCharType="separate"/>
    </w:r>
    <w:r w:rsidR="00741645">
      <w:rPr>
        <w:noProof/>
      </w:rPr>
      <w:t>7</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E5D13" w14:textId="28EF287C" w:rsidR="00D94BE3" w:rsidRDefault="00D94BE3" w:rsidP="00FB4C0F">
    <w:pPr>
      <w:pStyle w:val="Fuzeilerechts"/>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02B61D" w14:textId="7BD4868C" w:rsidR="00D94BE3" w:rsidRDefault="00D94BE3" w:rsidP="00FB4C0F">
    <w:pPr>
      <w:pStyle w:val="Fuzeilerechts"/>
    </w:pPr>
    <w:r>
      <w:fldChar w:fldCharType="begin"/>
    </w:r>
    <w:r>
      <w:instrText>PAGE   \* MERGEFORMAT</w:instrText>
    </w:r>
    <w:r>
      <w:fldChar w:fldCharType="separate"/>
    </w:r>
    <w:r w:rsidR="00741645">
      <w:rPr>
        <w:noProof/>
      </w:rPr>
      <w:t>21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43036F" w14:textId="77777777" w:rsidR="00D94BE3" w:rsidRDefault="00D94BE3" w:rsidP="00EB046A">
      <w:pPr>
        <w:spacing w:after="0" w:line="240" w:lineRule="auto"/>
      </w:pPr>
      <w:r>
        <w:separator/>
      </w:r>
    </w:p>
    <w:p w14:paraId="12E78F92" w14:textId="77777777" w:rsidR="00D94BE3" w:rsidRDefault="00D94BE3"/>
    <w:p w14:paraId="24BF83CB" w14:textId="77777777" w:rsidR="00D94BE3" w:rsidRDefault="00D94BE3"/>
    <w:p w14:paraId="0663FBB2" w14:textId="77777777" w:rsidR="00D94BE3" w:rsidRDefault="00D94BE3"/>
  </w:footnote>
  <w:footnote w:type="continuationSeparator" w:id="0">
    <w:p w14:paraId="166F401A" w14:textId="77777777" w:rsidR="00D94BE3" w:rsidRDefault="00D94BE3" w:rsidP="00EB046A">
      <w:pPr>
        <w:spacing w:after="0" w:line="240" w:lineRule="auto"/>
      </w:pPr>
      <w:r>
        <w:continuationSeparator/>
      </w:r>
    </w:p>
    <w:p w14:paraId="44FAE1B0" w14:textId="77777777" w:rsidR="00D94BE3" w:rsidRDefault="00D94BE3"/>
    <w:p w14:paraId="3271006F" w14:textId="77777777" w:rsidR="00D94BE3" w:rsidRDefault="00D94BE3"/>
    <w:p w14:paraId="397DCA65" w14:textId="77777777" w:rsidR="00D94BE3" w:rsidRDefault="00D94BE3"/>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A6ACC3" w14:textId="17165FF2" w:rsidR="00D94BE3" w:rsidRDefault="00D94BE3" w:rsidP="00D15DC0">
    <w:pPr>
      <w:pStyle w:val="Kopfzeilegerade"/>
    </w:pPr>
    <w:r>
      <w:rPr>
        <w:noProof/>
      </w:rPr>
      <w:fldChar w:fldCharType="begin"/>
    </w:r>
    <w:r>
      <w:rPr>
        <w:noProof/>
      </w:rPr>
      <w:instrText xml:space="preserve"> STYLEREF  "Überschrift 1 ohne Nummer"  \* MERGEFORMAT </w:instrText>
    </w:r>
    <w:r>
      <w:rPr>
        <w:noProof/>
      </w:rPr>
      <w:fldChar w:fldCharType="separate"/>
    </w:r>
    <w:r w:rsidR="00741645">
      <w:rPr>
        <w:noProof/>
      </w:rPr>
      <w:t>Kurzfassung</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247F36" w14:textId="7FC2770B" w:rsidR="00D94BE3" w:rsidRPr="002406EE" w:rsidRDefault="00D94BE3" w:rsidP="00D15DC0">
    <w:pPr>
      <w:pStyle w:val="Kopfzeileungerade"/>
    </w:pPr>
    <w:r>
      <w:rPr>
        <w:noProof/>
      </w:rPr>
      <w:fldChar w:fldCharType="begin"/>
    </w:r>
    <w:r>
      <w:rPr>
        <w:noProof/>
      </w:rPr>
      <w:instrText xml:space="preserve"> STYLEREF  "Überschrift 1 ohne Nummer"  \* MERGEFORMAT </w:instrTex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DB2B15" w14:textId="20AAE981" w:rsidR="00D94BE3" w:rsidRPr="003405EA" w:rsidRDefault="00D94BE3" w:rsidP="002E42C6">
    <w:pPr>
      <w:pStyle w:val="Kopfzeilegerade"/>
      <w:rPr>
        <w:lang w:val="en-US"/>
      </w:rPr>
    </w:pPr>
    <w:r>
      <w:fldChar w:fldCharType="begin"/>
    </w:r>
    <w:r w:rsidRPr="003405EA">
      <w:rPr>
        <w:lang w:val="en-US"/>
      </w:rPr>
      <w:instrText xml:space="preserve"> STYLEREF  "Überschrift 1" \n  \* MERGEFORMAT </w:instrText>
    </w:r>
    <w:r>
      <w:fldChar w:fldCharType="separate"/>
    </w:r>
    <w:r w:rsidR="00741645">
      <w:rPr>
        <w:noProof/>
        <w:lang w:val="en-US"/>
      </w:rPr>
      <w:t>3</w:t>
    </w:r>
    <w:r>
      <w:rPr>
        <w:noProof/>
      </w:rPr>
      <w:fldChar w:fldCharType="end"/>
    </w:r>
    <w:r w:rsidRPr="003405EA">
      <w:rPr>
        <w:lang w:val="en-US"/>
      </w:rPr>
      <w:t xml:space="preserve">  </w:t>
    </w:r>
    <w:r>
      <w:fldChar w:fldCharType="begin"/>
    </w:r>
    <w:r w:rsidRPr="003405EA">
      <w:rPr>
        <w:lang w:val="en-US"/>
      </w:rPr>
      <w:instrText xml:space="preserve"> STYLEREF  "Überschrift 1"  \* MERGEFORMAT </w:instrText>
    </w:r>
    <w:r>
      <w:fldChar w:fldCharType="separate"/>
    </w:r>
    <w:r w:rsidR="00741645">
      <w:rPr>
        <w:noProof/>
        <w:lang w:val="en-US"/>
      </w:rPr>
      <w:t>Erste Überschriftsebene des dritten Kapitels</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1E528B" w14:textId="2BE957B7" w:rsidR="00D94BE3" w:rsidRPr="00F627BA" w:rsidRDefault="00D94BE3" w:rsidP="002E42C6">
    <w:pPr>
      <w:pStyle w:val="Kopfzeileungerade"/>
    </w:pPr>
    <w:r>
      <w:rPr>
        <w:noProof/>
      </w:rPr>
      <w:fldChar w:fldCharType="begin"/>
    </w:r>
    <w:r>
      <w:rPr>
        <w:noProof/>
      </w:rPr>
      <w:instrText xml:space="preserve"> STYLEREF  "Überschrift 1" \n  \* MERGEFORMAT </w:instrText>
    </w:r>
    <w:r>
      <w:rPr>
        <w:noProof/>
      </w:rPr>
      <w:fldChar w:fldCharType="separate"/>
    </w:r>
    <w:r w:rsidR="008C2406">
      <w:rPr>
        <w:noProof/>
      </w:rPr>
      <w:t>1</w:t>
    </w:r>
    <w:r>
      <w:rPr>
        <w:noProof/>
      </w:rPr>
      <w:fldChar w:fldCharType="end"/>
    </w:r>
    <w:r>
      <w:t xml:space="preserve">  </w:t>
    </w:r>
    <w:r>
      <w:rPr>
        <w:noProof/>
      </w:rPr>
      <w:fldChar w:fldCharType="begin"/>
    </w:r>
    <w:r>
      <w:rPr>
        <w:noProof/>
      </w:rPr>
      <w:instrText xml:space="preserve"> STYLEREF  "Überschrift 1"  \* MERGEFORMAT </w:instrText>
    </w:r>
    <w:r>
      <w:rPr>
        <w:noProof/>
      </w:rPr>
      <w:fldChar w:fldCharType="separate"/>
    </w:r>
    <w:r w:rsidR="008C2406">
      <w:rPr>
        <w:noProof/>
      </w:rPr>
      <w:t>Einführung</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093157" w14:textId="7F6EE2D1" w:rsidR="00D94BE3" w:rsidRPr="003405EA" w:rsidRDefault="00D94BE3" w:rsidP="002E42C6">
    <w:pPr>
      <w:pStyle w:val="Kopfzeileungerade"/>
      <w:rPr>
        <w:lang w:val="en-US"/>
      </w:rPr>
    </w:pPr>
    <w:r>
      <w:fldChar w:fldCharType="begin"/>
    </w:r>
    <w:r w:rsidRPr="003405EA">
      <w:rPr>
        <w:lang w:val="en-US"/>
      </w:rPr>
      <w:instrText xml:space="preserve"> STYLEREF  "Überschrift 2" \n  \* MERGEFORMAT </w:instrText>
    </w:r>
    <w:r>
      <w:fldChar w:fldCharType="separate"/>
    </w:r>
    <w:r w:rsidR="00741645">
      <w:rPr>
        <w:noProof/>
        <w:lang w:val="en-US"/>
      </w:rPr>
      <w:t>3.3</w:t>
    </w:r>
    <w:r>
      <w:rPr>
        <w:noProof/>
      </w:rPr>
      <w:fldChar w:fldCharType="end"/>
    </w:r>
    <w:r w:rsidRPr="003405EA">
      <w:rPr>
        <w:lang w:val="en-US"/>
      </w:rPr>
      <w:t xml:space="preserve">  </w:t>
    </w:r>
    <w:r>
      <w:fldChar w:fldCharType="begin"/>
    </w:r>
    <w:r w:rsidRPr="003405EA">
      <w:rPr>
        <w:lang w:val="en-US"/>
      </w:rPr>
      <w:instrText xml:space="preserve"> STYLEREF  "Überschrift 2"  \* MERGEFORMAT </w:instrText>
    </w:r>
    <w:r>
      <w:fldChar w:fldCharType="separate"/>
    </w:r>
    <w:r w:rsidR="00741645">
      <w:rPr>
        <w:noProof/>
        <w:lang w:val="en-US"/>
      </w:rPr>
      <w:t>Zusammenfassung</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C01ED" w14:textId="4F62887F" w:rsidR="00D94BE3" w:rsidRPr="00F627BA" w:rsidRDefault="00D94BE3" w:rsidP="00F627BA">
    <w:pPr>
      <w:pStyle w:val="Kopfzeilegerade"/>
    </w:pPr>
    <w:r>
      <w:rPr>
        <w:noProof/>
      </w:rPr>
      <w:fldChar w:fldCharType="begin"/>
    </w:r>
    <w:r>
      <w:rPr>
        <w:noProof/>
      </w:rPr>
      <w:instrText xml:space="preserve"> STYLEREF  "Überschrift 1 ohne Nummer"  \* MERGEFORMAT </w:instrText>
    </w:r>
    <w:r>
      <w:rPr>
        <w:noProof/>
      </w:rPr>
      <w:fldChar w:fldCharType="separate"/>
    </w:r>
    <w:r w:rsidR="00C77150">
      <w:rPr>
        <w:noProof/>
      </w:rPr>
      <w:t>Anhang</w:t>
    </w:r>
    <w:r>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5344A9" w14:textId="581F2F6F" w:rsidR="00D94BE3" w:rsidRPr="00D45BFB" w:rsidRDefault="00D94BE3" w:rsidP="008A74B8">
    <w:pPr>
      <w:pStyle w:val="Kopfzeileungerade"/>
      <w:rPr>
        <w:lang w:val="en-US"/>
      </w:rPr>
    </w:pPr>
    <w:r>
      <w:rPr>
        <w:noProof/>
      </w:rPr>
      <w:fldChar w:fldCharType="begin"/>
    </w:r>
    <w:r w:rsidRPr="00D45BFB">
      <w:rPr>
        <w:noProof/>
        <w:lang w:val="en-US"/>
      </w:rPr>
      <w:instrText xml:space="preserve"> STYLEREF  "Überschrift 1 Appendix" \n  \* MERGEFORMAT </w:instrText>
    </w:r>
    <w:r>
      <w:rPr>
        <w:noProof/>
      </w:rPr>
      <w:fldChar w:fldCharType="separate"/>
    </w:r>
    <w:r w:rsidR="008C2406">
      <w:rPr>
        <w:b/>
        <w:bCs/>
        <w:noProof/>
      </w:rPr>
      <w:t>Fehler! Verwenden Sie die Registerkarte 'Start', um Überschrift 1 Appendix dem Text zuzuweisen, der hier angezeigt werden soll.</w:t>
    </w:r>
    <w:r>
      <w:rPr>
        <w:noProof/>
      </w:rPr>
      <w:fldChar w:fldCharType="end"/>
    </w:r>
    <w:r w:rsidRPr="00741645">
      <w:t xml:space="preserve">  </w:t>
    </w:r>
    <w:r>
      <w:rPr>
        <w:noProof/>
      </w:rPr>
      <w:fldChar w:fldCharType="begin"/>
    </w:r>
    <w:r w:rsidRPr="00741645">
      <w:rPr>
        <w:noProof/>
      </w:rPr>
      <w:instrText xml:space="preserve"> STYLEREF  "Überschrift 1 Appendix"  \* MERGEFORMAT </w:instrText>
    </w:r>
    <w:r>
      <w:rPr>
        <w:noProof/>
      </w:rPr>
      <w:fldChar w:fldCharType="separate"/>
    </w:r>
    <w:r w:rsidR="008C2406">
      <w:rPr>
        <w:b/>
        <w:bCs/>
        <w:noProof/>
      </w:rPr>
      <w:t>Fehler! Verwenden Sie die Registerkarte 'Start', um Überschrift 1 Appendix dem Text zuzuweisen, der hier angezeigt werden soll.</w:t>
    </w:r>
    <w:r>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13DC3" w14:textId="320FB148" w:rsidR="00D94BE3" w:rsidRPr="00415F06" w:rsidRDefault="00D94BE3" w:rsidP="00D81C30">
    <w:pPr>
      <w:pStyle w:val="Kopfzeileungerade"/>
    </w:pPr>
    <w:r>
      <w:rPr>
        <w:noProof/>
      </w:rPr>
      <w:fldChar w:fldCharType="begin"/>
    </w:r>
    <w:r>
      <w:rPr>
        <w:noProof/>
      </w:rPr>
      <w:instrText xml:space="preserve"> STYLEREF  "Überschrift 1 Appendix" \n  \* MERGEFORMAT </w:instrText>
    </w:r>
    <w:r>
      <w:rPr>
        <w:noProof/>
      </w:rPr>
      <w:fldChar w:fldCharType="separate"/>
    </w:r>
    <w:r w:rsidR="008C2406">
      <w:rPr>
        <w:b/>
        <w:bCs/>
        <w:noProof/>
      </w:rPr>
      <w:t>Fehler! Verwenden Sie die Registerkarte 'Start', um Überschrift 1 Appendix dem Text zuzuweisen, der hier angezeigt werden soll.</w:t>
    </w:r>
    <w:r>
      <w:rPr>
        <w:noProof/>
      </w:rPr>
      <w:fldChar w:fldCharType="end"/>
    </w:r>
    <w:r>
      <w:t xml:space="preserve">  </w:t>
    </w:r>
    <w:r>
      <w:rPr>
        <w:noProof/>
      </w:rPr>
      <w:fldChar w:fldCharType="begin"/>
    </w:r>
    <w:r>
      <w:rPr>
        <w:noProof/>
      </w:rPr>
      <w:instrText xml:space="preserve"> STYLEREF  "Überschrift 1 Appendix"  \* MERGEFORMAT </w:instrText>
    </w:r>
    <w:r>
      <w:rPr>
        <w:noProof/>
      </w:rPr>
      <w:fldChar w:fldCharType="separate"/>
    </w:r>
    <w:r w:rsidR="008C2406">
      <w:rPr>
        <w:b/>
        <w:bCs/>
        <w:noProof/>
      </w:rPr>
      <w:t>Fehler! Verwenden Sie die Registerkarte 'Start', um Überschrift 1 Appendix dem Text zuzuweisen, der hier angezeigt werden soll.</w:t>
    </w:r>
    <w:r>
      <w:rPr>
        <w:noProof/>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6DBDB5" w14:textId="641A84ED" w:rsidR="00D94BE3" w:rsidRPr="00666DDC" w:rsidRDefault="00D94BE3" w:rsidP="00794626">
    <w:pPr>
      <w:pStyle w:val="Kopfzeileungerade"/>
    </w:pPr>
    <w:r>
      <w:rPr>
        <w:noProof/>
      </w:rPr>
      <w:fldChar w:fldCharType="begin"/>
    </w:r>
    <w:r>
      <w:rPr>
        <w:noProof/>
      </w:rPr>
      <w:instrText xml:space="preserve"> STYLEREF  "Überschrift 2 ohne Nummer"  \* MERGEFORMAT </w:instrText>
    </w:r>
    <w:r>
      <w:rPr>
        <w:noProof/>
      </w:rPr>
      <w:fldChar w:fldCharType="separate"/>
    </w:r>
    <w:r w:rsidR="008C2406">
      <w:rPr>
        <w:noProof/>
      </w:rPr>
      <w:t>Zeitschriftenveröffentlichungen</w:t>
    </w:r>
    <w:r>
      <w:rPr>
        <w:noProof/>
      </w:rPr>
      <w:fldChar w:fldCharType="end"/>
    </w:r>
  </w:p>
  <w:p w14:paraId="30F715A0" w14:textId="77777777" w:rsidR="00D94BE3" w:rsidRDefault="00D94BE3"/>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B244E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10CD1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97A058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EC41C9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4748A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6F4228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A0086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D4C93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18E5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12CAAD0"/>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58A35E4"/>
    <w:multiLevelType w:val="hybridMultilevel"/>
    <w:tmpl w:val="540CE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C57B16"/>
    <w:multiLevelType w:val="multilevel"/>
    <w:tmpl w:val="D7FEB23A"/>
    <w:lvl w:ilvl="0">
      <w:start w:val="1"/>
      <w:numFmt w:val="upperLetter"/>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8270195"/>
    <w:multiLevelType w:val="hybridMultilevel"/>
    <w:tmpl w:val="A4F6170A"/>
    <w:lvl w:ilvl="0" w:tplc="E4D68A8E">
      <w:start w:val="1"/>
      <w:numFmt w:val="decimal"/>
      <w:pStyle w:val="Referenzen-Patents"/>
      <w:lvlText w:val="[P%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32079B7"/>
    <w:multiLevelType w:val="hybridMultilevel"/>
    <w:tmpl w:val="69B6C450"/>
    <w:lvl w:ilvl="0" w:tplc="43709DDA">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39731CF"/>
    <w:multiLevelType w:val="hybridMultilevel"/>
    <w:tmpl w:val="14CC137E"/>
    <w:lvl w:ilvl="0" w:tplc="10E2EC90">
      <w:start w:val="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010ED4"/>
    <w:multiLevelType w:val="multilevel"/>
    <w:tmpl w:val="72E88FE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6" w15:restartNumberingAfterBreak="0">
    <w:nsid w:val="1C7F7D8E"/>
    <w:multiLevelType w:val="hybridMultilevel"/>
    <w:tmpl w:val="C528060E"/>
    <w:lvl w:ilvl="0" w:tplc="12DAA56C">
      <w:start w:val="1"/>
      <w:numFmt w:val="decimal"/>
      <w:lvlText w:val="[J%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1E030F66"/>
    <w:multiLevelType w:val="hybridMultilevel"/>
    <w:tmpl w:val="CA8E2146"/>
    <w:lvl w:ilvl="0" w:tplc="01F6BDA0">
      <w:start w:val="1"/>
      <w:numFmt w:val="decimal"/>
      <w:pStyle w:val="Referenzen-Journal"/>
      <w:lvlText w:val="[J%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1E4147BC"/>
    <w:multiLevelType w:val="multilevel"/>
    <w:tmpl w:val="87E26ED4"/>
    <w:lvl w:ilvl="0">
      <w:start w:val="1"/>
      <w:numFmt w:val="decimal"/>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F8B23F8"/>
    <w:multiLevelType w:val="singleLevel"/>
    <w:tmpl w:val="12CEED98"/>
    <w:lvl w:ilvl="0">
      <w:start w:val="1"/>
      <w:numFmt w:val="decimal"/>
      <w:lvlText w:val="%1."/>
      <w:legacy w:legacy="1" w:legacySpace="0" w:legacyIndent="360"/>
      <w:lvlJc w:val="left"/>
      <w:pPr>
        <w:ind w:left="360" w:hanging="360"/>
      </w:pPr>
    </w:lvl>
  </w:abstractNum>
  <w:abstractNum w:abstractNumId="20" w15:restartNumberingAfterBreak="0">
    <w:nsid w:val="370F6CA8"/>
    <w:multiLevelType w:val="hybridMultilevel"/>
    <w:tmpl w:val="610A259E"/>
    <w:lvl w:ilvl="0" w:tplc="297CED76">
      <w:start w:val="1"/>
      <w:numFmt w:val="decimal"/>
      <w:pStyle w:val="Referenzen-Conference"/>
      <w:lvlText w:val="[C%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AF0422A"/>
    <w:multiLevelType w:val="multilevel"/>
    <w:tmpl w:val="49E8CAC6"/>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2703"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3" w15:restartNumberingAfterBreak="0">
    <w:nsid w:val="3BBA037C"/>
    <w:multiLevelType w:val="hybridMultilevel"/>
    <w:tmpl w:val="31749258"/>
    <w:lvl w:ilvl="0" w:tplc="DEE0EC4E">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0426F60"/>
    <w:multiLevelType w:val="hybridMultilevel"/>
    <w:tmpl w:val="2B40B3E0"/>
    <w:lvl w:ilvl="0" w:tplc="E868685C">
      <w:start w:val="2017"/>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7014CD"/>
    <w:multiLevelType w:val="hybridMultilevel"/>
    <w:tmpl w:val="BAFE2062"/>
    <w:lvl w:ilvl="0" w:tplc="6D8AACDA">
      <w:start w:val="7"/>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027E6D"/>
    <w:multiLevelType w:val="multilevel"/>
    <w:tmpl w:val="12165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3A060B0"/>
    <w:multiLevelType w:val="hybridMultilevel"/>
    <w:tmpl w:val="82A098DA"/>
    <w:lvl w:ilvl="0" w:tplc="548CD574">
      <w:start w:val="2017"/>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56CE6577"/>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C0B4ACE"/>
    <w:multiLevelType w:val="multilevel"/>
    <w:tmpl w:val="D7FEB23A"/>
    <w:lvl w:ilvl="0">
      <w:start w:val="1"/>
      <w:numFmt w:val="upperLetter"/>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646E0D83"/>
    <w:multiLevelType w:val="hybridMultilevel"/>
    <w:tmpl w:val="2A44BD16"/>
    <w:lvl w:ilvl="0" w:tplc="E16CAC94">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A24EB7"/>
    <w:multiLevelType w:val="multilevel"/>
    <w:tmpl w:val="5E10F1F4"/>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6EC84BF4"/>
    <w:multiLevelType w:val="hybridMultilevel"/>
    <w:tmpl w:val="D6761426"/>
    <w:lvl w:ilvl="0" w:tplc="C3BE05EE">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77777261"/>
    <w:multiLevelType w:val="hybridMultilevel"/>
    <w:tmpl w:val="465A5386"/>
    <w:lvl w:ilvl="0" w:tplc="332ECB84">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4" w15:restartNumberingAfterBreak="0">
    <w:nsid w:val="7CF1087D"/>
    <w:multiLevelType w:val="hybridMultilevel"/>
    <w:tmpl w:val="889405DA"/>
    <w:lvl w:ilvl="0" w:tplc="6A9C69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F344777"/>
    <w:multiLevelType w:val="hybridMultilevel"/>
    <w:tmpl w:val="C2ACCC80"/>
    <w:lvl w:ilvl="0" w:tplc="6C44EA16">
      <w:start w:val="1"/>
      <w:numFmt w:val="decimal"/>
      <w:pStyle w:val="Literaturverzeichnis"/>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FE54179"/>
    <w:multiLevelType w:val="hybridMultilevel"/>
    <w:tmpl w:val="18D644A0"/>
    <w:lvl w:ilvl="0" w:tplc="820ED392">
      <w:start w:val="1"/>
      <w:numFmt w:val="decimal"/>
      <w:pStyle w:val="Referenzen-Book"/>
      <w:lvlText w:val="[B%1]"/>
      <w:lvlJc w:val="left"/>
      <w:pPr>
        <w:ind w:left="786"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FEB3938"/>
    <w:multiLevelType w:val="multilevel"/>
    <w:tmpl w:val="025CC222"/>
    <w:lvl w:ilvl="0">
      <w:start w:val="1"/>
      <w:numFmt w:val="upperLetter"/>
      <w:pStyle w:val="berschrift1Anhang"/>
      <w:lvlText w:val="%1."/>
      <w:lvlJc w:val="left"/>
      <w:pPr>
        <w:ind w:left="360" w:hanging="360"/>
      </w:pPr>
      <w:rPr>
        <w:rFonts w:hint="default"/>
      </w:rPr>
    </w:lvl>
    <w:lvl w:ilvl="1">
      <w:start w:val="1"/>
      <w:numFmt w:val="decimal"/>
      <w:pStyle w:val="berschrift2Anhang"/>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31"/>
  </w:num>
  <w:num w:numId="2">
    <w:abstractNumId w:val="13"/>
  </w:num>
  <w:num w:numId="3">
    <w:abstractNumId w:val="22"/>
  </w:num>
  <w:num w:numId="4">
    <w:abstractNumId w:val="18"/>
  </w:num>
  <w:num w:numId="5">
    <w:abstractNumId w:val="28"/>
  </w:num>
  <w:num w:numId="6">
    <w:abstractNumId w:val="29"/>
  </w:num>
  <w:num w:numId="7">
    <w:abstractNumId w:val="11"/>
  </w:num>
  <w:num w:numId="8">
    <w:abstractNumId w:val="37"/>
  </w:num>
  <w:num w:numId="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num>
  <w:num w:numId="13">
    <w:abstractNumId w:val="20"/>
  </w:num>
  <w:num w:numId="14">
    <w:abstractNumId w:val="12"/>
  </w:num>
  <w:num w:numId="15">
    <w:abstractNumId w:val="36"/>
  </w:num>
  <w:num w:numId="16">
    <w:abstractNumId w:val="22"/>
  </w:num>
  <w:num w:numId="17">
    <w:abstractNumId w:val="22"/>
  </w:num>
  <w:num w:numId="18">
    <w:abstractNumId w:val="22"/>
  </w:num>
  <w:num w:numId="19">
    <w:abstractNumId w:val="10"/>
  </w:num>
  <w:num w:numId="20">
    <w:abstractNumId w:val="19"/>
    <w:lvlOverride w:ilvl="0">
      <w:lvl w:ilvl="0">
        <w:start w:val="1"/>
        <w:numFmt w:val="decimal"/>
        <w:lvlText w:val="%1."/>
        <w:legacy w:legacy="1" w:legacySpace="0" w:legacyIndent="360"/>
        <w:lvlJc w:val="left"/>
        <w:pPr>
          <w:ind w:left="360" w:hanging="360"/>
        </w:pPr>
      </w:lvl>
    </w:lvlOverride>
  </w:num>
  <w:num w:numId="21">
    <w:abstractNumId w:val="26"/>
  </w:num>
  <w:num w:numId="22">
    <w:abstractNumId w:val="16"/>
  </w:num>
  <w:num w:numId="23">
    <w:abstractNumId w:val="14"/>
  </w:num>
  <w:num w:numId="24">
    <w:abstractNumId w:val="9"/>
  </w:num>
  <w:num w:numId="25">
    <w:abstractNumId w:val="21"/>
  </w:num>
  <w:num w:numId="26">
    <w:abstractNumId w:val="34"/>
  </w:num>
  <w:num w:numId="27">
    <w:abstractNumId w:val="30"/>
  </w:num>
  <w:num w:numId="28">
    <w:abstractNumId w:val="25"/>
  </w:num>
  <w:num w:numId="29">
    <w:abstractNumId w:val="32"/>
  </w:num>
  <w:num w:numId="30">
    <w:abstractNumId w:val="15"/>
  </w:num>
  <w:num w:numId="31">
    <w:abstractNumId w:val="23"/>
  </w:num>
  <w:num w:numId="32">
    <w:abstractNumId w:val="37"/>
  </w:num>
  <w:num w:numId="33">
    <w:abstractNumId w:val="24"/>
  </w:num>
  <w:num w:numId="34">
    <w:abstractNumId w:val="27"/>
  </w:num>
  <w:num w:numId="35">
    <w:abstractNumId w:val="33"/>
  </w:num>
  <w:num w:numId="36">
    <w:abstractNumId w:val="7"/>
  </w:num>
  <w:num w:numId="37">
    <w:abstractNumId w:val="6"/>
  </w:num>
  <w:num w:numId="38">
    <w:abstractNumId w:val="5"/>
  </w:num>
  <w:num w:numId="39">
    <w:abstractNumId w:val="4"/>
  </w:num>
  <w:num w:numId="40">
    <w:abstractNumId w:val="8"/>
  </w:num>
  <w:num w:numId="41">
    <w:abstractNumId w:val="3"/>
  </w:num>
  <w:num w:numId="42">
    <w:abstractNumId w:val="2"/>
  </w:num>
  <w:num w:numId="43">
    <w:abstractNumId w:val="1"/>
  </w:num>
  <w:num w:numId="44">
    <w:abstractNumId w:val="0"/>
  </w:num>
  <w:num w:numId="4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9"/>
  <w:embedTrueTypeFonts/>
  <w:embedSystemFonts/>
  <w:mirrorMargin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consecutiveHyphenLimit w:val="3"/>
  <w:hyphenationZone w:val="425"/>
  <w:evenAndOddHeaders/>
  <w:characterSpacingControl w:val="doNotCompress"/>
  <w:hdrShapeDefaults>
    <o:shapedefaults v:ext="edit" spidmax="993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156E"/>
    <w:rsid w:val="0000138F"/>
    <w:rsid w:val="000023E9"/>
    <w:rsid w:val="000027D7"/>
    <w:rsid w:val="00002FB7"/>
    <w:rsid w:val="00003988"/>
    <w:rsid w:val="00003A78"/>
    <w:rsid w:val="00003F48"/>
    <w:rsid w:val="000040B3"/>
    <w:rsid w:val="000045DC"/>
    <w:rsid w:val="00004D28"/>
    <w:rsid w:val="00005FCB"/>
    <w:rsid w:val="00010D0B"/>
    <w:rsid w:val="000113F4"/>
    <w:rsid w:val="00012E71"/>
    <w:rsid w:val="00013724"/>
    <w:rsid w:val="00013E51"/>
    <w:rsid w:val="00014A6F"/>
    <w:rsid w:val="0001632F"/>
    <w:rsid w:val="0001711C"/>
    <w:rsid w:val="0001747A"/>
    <w:rsid w:val="00017528"/>
    <w:rsid w:val="00020C75"/>
    <w:rsid w:val="000215F9"/>
    <w:rsid w:val="00023F08"/>
    <w:rsid w:val="00026D7B"/>
    <w:rsid w:val="0002725C"/>
    <w:rsid w:val="00027A2C"/>
    <w:rsid w:val="0003017E"/>
    <w:rsid w:val="0003055C"/>
    <w:rsid w:val="000306BD"/>
    <w:rsid w:val="00032233"/>
    <w:rsid w:val="00032703"/>
    <w:rsid w:val="00032A34"/>
    <w:rsid w:val="0003310A"/>
    <w:rsid w:val="00033D54"/>
    <w:rsid w:val="0003521C"/>
    <w:rsid w:val="00037687"/>
    <w:rsid w:val="00040B77"/>
    <w:rsid w:val="00041496"/>
    <w:rsid w:val="00041D94"/>
    <w:rsid w:val="00042519"/>
    <w:rsid w:val="000430DA"/>
    <w:rsid w:val="000444B5"/>
    <w:rsid w:val="00044F35"/>
    <w:rsid w:val="00046A98"/>
    <w:rsid w:val="00051DA8"/>
    <w:rsid w:val="0005331B"/>
    <w:rsid w:val="000536B8"/>
    <w:rsid w:val="00054F25"/>
    <w:rsid w:val="000562C6"/>
    <w:rsid w:val="000573AE"/>
    <w:rsid w:val="0006003D"/>
    <w:rsid w:val="0006020B"/>
    <w:rsid w:val="000607B5"/>
    <w:rsid w:val="000626F5"/>
    <w:rsid w:val="00062BE9"/>
    <w:rsid w:val="00062C35"/>
    <w:rsid w:val="00062E89"/>
    <w:rsid w:val="00063967"/>
    <w:rsid w:val="00064043"/>
    <w:rsid w:val="0006574F"/>
    <w:rsid w:val="000661A4"/>
    <w:rsid w:val="00067694"/>
    <w:rsid w:val="00067E13"/>
    <w:rsid w:val="0007048F"/>
    <w:rsid w:val="00070B06"/>
    <w:rsid w:val="00071170"/>
    <w:rsid w:val="0007131E"/>
    <w:rsid w:val="0007153B"/>
    <w:rsid w:val="00071DC7"/>
    <w:rsid w:val="000728CF"/>
    <w:rsid w:val="00073481"/>
    <w:rsid w:val="00074230"/>
    <w:rsid w:val="00074A74"/>
    <w:rsid w:val="0007797B"/>
    <w:rsid w:val="00077ED1"/>
    <w:rsid w:val="00081D62"/>
    <w:rsid w:val="00082EE8"/>
    <w:rsid w:val="0008305E"/>
    <w:rsid w:val="000841F9"/>
    <w:rsid w:val="00086F20"/>
    <w:rsid w:val="00087BCC"/>
    <w:rsid w:val="00090D9B"/>
    <w:rsid w:val="000918AB"/>
    <w:rsid w:val="00092762"/>
    <w:rsid w:val="000929E9"/>
    <w:rsid w:val="00095685"/>
    <w:rsid w:val="000956EF"/>
    <w:rsid w:val="00095B80"/>
    <w:rsid w:val="00095D74"/>
    <w:rsid w:val="00095DD6"/>
    <w:rsid w:val="0009638C"/>
    <w:rsid w:val="00096E56"/>
    <w:rsid w:val="0009761B"/>
    <w:rsid w:val="000A0A5F"/>
    <w:rsid w:val="000A1E9C"/>
    <w:rsid w:val="000A276A"/>
    <w:rsid w:val="000A2814"/>
    <w:rsid w:val="000A291A"/>
    <w:rsid w:val="000A3C22"/>
    <w:rsid w:val="000A3DF6"/>
    <w:rsid w:val="000A4815"/>
    <w:rsid w:val="000A5192"/>
    <w:rsid w:val="000A5D3C"/>
    <w:rsid w:val="000A6B97"/>
    <w:rsid w:val="000A6BF8"/>
    <w:rsid w:val="000A7480"/>
    <w:rsid w:val="000A7AEC"/>
    <w:rsid w:val="000B4142"/>
    <w:rsid w:val="000B443B"/>
    <w:rsid w:val="000B5CF0"/>
    <w:rsid w:val="000C07C5"/>
    <w:rsid w:val="000C2DEA"/>
    <w:rsid w:val="000C3A1C"/>
    <w:rsid w:val="000C4176"/>
    <w:rsid w:val="000C41EE"/>
    <w:rsid w:val="000C4202"/>
    <w:rsid w:val="000C46D2"/>
    <w:rsid w:val="000C4728"/>
    <w:rsid w:val="000C5892"/>
    <w:rsid w:val="000C58F7"/>
    <w:rsid w:val="000C5F1F"/>
    <w:rsid w:val="000C7416"/>
    <w:rsid w:val="000C7E10"/>
    <w:rsid w:val="000D0407"/>
    <w:rsid w:val="000D0869"/>
    <w:rsid w:val="000D0B4B"/>
    <w:rsid w:val="000D1D44"/>
    <w:rsid w:val="000D2444"/>
    <w:rsid w:val="000D31BE"/>
    <w:rsid w:val="000D3275"/>
    <w:rsid w:val="000D3821"/>
    <w:rsid w:val="000D38DC"/>
    <w:rsid w:val="000D4D3B"/>
    <w:rsid w:val="000D5A08"/>
    <w:rsid w:val="000D6129"/>
    <w:rsid w:val="000D6EBC"/>
    <w:rsid w:val="000D7A01"/>
    <w:rsid w:val="000D7B1D"/>
    <w:rsid w:val="000E0193"/>
    <w:rsid w:val="000E2110"/>
    <w:rsid w:val="000E224C"/>
    <w:rsid w:val="000E2D4F"/>
    <w:rsid w:val="000E3B43"/>
    <w:rsid w:val="000E3C33"/>
    <w:rsid w:val="000E44E0"/>
    <w:rsid w:val="000E46C6"/>
    <w:rsid w:val="000E6863"/>
    <w:rsid w:val="000E698F"/>
    <w:rsid w:val="000F0E03"/>
    <w:rsid w:val="000F2D4F"/>
    <w:rsid w:val="000F2F13"/>
    <w:rsid w:val="000F36D8"/>
    <w:rsid w:val="000F3C9E"/>
    <w:rsid w:val="000F4092"/>
    <w:rsid w:val="000F4BA4"/>
    <w:rsid w:val="000F523C"/>
    <w:rsid w:val="000F56DF"/>
    <w:rsid w:val="000F6B1C"/>
    <w:rsid w:val="000F6EA5"/>
    <w:rsid w:val="00100678"/>
    <w:rsid w:val="00104A80"/>
    <w:rsid w:val="00106818"/>
    <w:rsid w:val="00107BF8"/>
    <w:rsid w:val="00110562"/>
    <w:rsid w:val="00111ACB"/>
    <w:rsid w:val="00111BF7"/>
    <w:rsid w:val="00113606"/>
    <w:rsid w:val="001156E5"/>
    <w:rsid w:val="00115B77"/>
    <w:rsid w:val="00116474"/>
    <w:rsid w:val="0011655D"/>
    <w:rsid w:val="00120B64"/>
    <w:rsid w:val="0012112F"/>
    <w:rsid w:val="00121AB7"/>
    <w:rsid w:val="00122C6C"/>
    <w:rsid w:val="001245EB"/>
    <w:rsid w:val="001265CF"/>
    <w:rsid w:val="00127694"/>
    <w:rsid w:val="00131226"/>
    <w:rsid w:val="0013186F"/>
    <w:rsid w:val="00131D08"/>
    <w:rsid w:val="001338AF"/>
    <w:rsid w:val="00134722"/>
    <w:rsid w:val="00134CE4"/>
    <w:rsid w:val="001351CF"/>
    <w:rsid w:val="00135A36"/>
    <w:rsid w:val="00136491"/>
    <w:rsid w:val="00136C49"/>
    <w:rsid w:val="00137838"/>
    <w:rsid w:val="00137D3F"/>
    <w:rsid w:val="001408DD"/>
    <w:rsid w:val="001417E0"/>
    <w:rsid w:val="001435B3"/>
    <w:rsid w:val="001447A6"/>
    <w:rsid w:val="00144B56"/>
    <w:rsid w:val="00144E6B"/>
    <w:rsid w:val="00146F27"/>
    <w:rsid w:val="00146F9E"/>
    <w:rsid w:val="001507E8"/>
    <w:rsid w:val="00150C77"/>
    <w:rsid w:val="00150C7B"/>
    <w:rsid w:val="001514F5"/>
    <w:rsid w:val="00152A63"/>
    <w:rsid w:val="001536BF"/>
    <w:rsid w:val="001539CF"/>
    <w:rsid w:val="0015639F"/>
    <w:rsid w:val="001569BA"/>
    <w:rsid w:val="00156A46"/>
    <w:rsid w:val="001570BB"/>
    <w:rsid w:val="001578C7"/>
    <w:rsid w:val="00160F3E"/>
    <w:rsid w:val="00160F86"/>
    <w:rsid w:val="001627D2"/>
    <w:rsid w:val="00163319"/>
    <w:rsid w:val="001645F1"/>
    <w:rsid w:val="001657FC"/>
    <w:rsid w:val="0016656F"/>
    <w:rsid w:val="00166769"/>
    <w:rsid w:val="00166FDE"/>
    <w:rsid w:val="00167440"/>
    <w:rsid w:val="0017033C"/>
    <w:rsid w:val="00171CAE"/>
    <w:rsid w:val="001724B3"/>
    <w:rsid w:val="00172B14"/>
    <w:rsid w:val="001754FE"/>
    <w:rsid w:val="00176D50"/>
    <w:rsid w:val="0018037E"/>
    <w:rsid w:val="001826CC"/>
    <w:rsid w:val="0018282A"/>
    <w:rsid w:val="001863FA"/>
    <w:rsid w:val="0018778A"/>
    <w:rsid w:val="001900C9"/>
    <w:rsid w:val="00190799"/>
    <w:rsid w:val="00190CB2"/>
    <w:rsid w:val="001919C7"/>
    <w:rsid w:val="00192134"/>
    <w:rsid w:val="00193042"/>
    <w:rsid w:val="001935C3"/>
    <w:rsid w:val="0019660F"/>
    <w:rsid w:val="001978D8"/>
    <w:rsid w:val="00197ADC"/>
    <w:rsid w:val="00197E62"/>
    <w:rsid w:val="001A05F7"/>
    <w:rsid w:val="001A0BA9"/>
    <w:rsid w:val="001A2513"/>
    <w:rsid w:val="001A253C"/>
    <w:rsid w:val="001A26F2"/>
    <w:rsid w:val="001A2A66"/>
    <w:rsid w:val="001A4B8A"/>
    <w:rsid w:val="001A5470"/>
    <w:rsid w:val="001A61B9"/>
    <w:rsid w:val="001B0DC3"/>
    <w:rsid w:val="001B307E"/>
    <w:rsid w:val="001B32F3"/>
    <w:rsid w:val="001B4E07"/>
    <w:rsid w:val="001B5848"/>
    <w:rsid w:val="001B5861"/>
    <w:rsid w:val="001B6F8E"/>
    <w:rsid w:val="001B79AF"/>
    <w:rsid w:val="001B7BAB"/>
    <w:rsid w:val="001C02CA"/>
    <w:rsid w:val="001C070B"/>
    <w:rsid w:val="001C0815"/>
    <w:rsid w:val="001C142F"/>
    <w:rsid w:val="001C1E5D"/>
    <w:rsid w:val="001C21CC"/>
    <w:rsid w:val="001C2976"/>
    <w:rsid w:val="001C2EEE"/>
    <w:rsid w:val="001C3BC3"/>
    <w:rsid w:val="001C3F6D"/>
    <w:rsid w:val="001C4E13"/>
    <w:rsid w:val="001C5BA3"/>
    <w:rsid w:val="001C5D16"/>
    <w:rsid w:val="001C6415"/>
    <w:rsid w:val="001D00EC"/>
    <w:rsid w:val="001D026E"/>
    <w:rsid w:val="001D05D3"/>
    <w:rsid w:val="001D0B67"/>
    <w:rsid w:val="001D1A60"/>
    <w:rsid w:val="001D362E"/>
    <w:rsid w:val="001D3DED"/>
    <w:rsid w:val="001D40E0"/>
    <w:rsid w:val="001D4C14"/>
    <w:rsid w:val="001D4C7A"/>
    <w:rsid w:val="001D506A"/>
    <w:rsid w:val="001D5502"/>
    <w:rsid w:val="001D60C3"/>
    <w:rsid w:val="001D672A"/>
    <w:rsid w:val="001D6D7B"/>
    <w:rsid w:val="001D70B7"/>
    <w:rsid w:val="001D788D"/>
    <w:rsid w:val="001E0690"/>
    <w:rsid w:val="001E53D1"/>
    <w:rsid w:val="001E5513"/>
    <w:rsid w:val="001E5FE6"/>
    <w:rsid w:val="001E68F8"/>
    <w:rsid w:val="001E6A84"/>
    <w:rsid w:val="001E700A"/>
    <w:rsid w:val="001F4625"/>
    <w:rsid w:val="001F4D53"/>
    <w:rsid w:val="001F53DC"/>
    <w:rsid w:val="001F56F9"/>
    <w:rsid w:val="001F6F61"/>
    <w:rsid w:val="00200A06"/>
    <w:rsid w:val="00200E51"/>
    <w:rsid w:val="00201136"/>
    <w:rsid w:val="002037C2"/>
    <w:rsid w:val="00203E29"/>
    <w:rsid w:val="002042AE"/>
    <w:rsid w:val="00205152"/>
    <w:rsid w:val="00205855"/>
    <w:rsid w:val="00205C25"/>
    <w:rsid w:val="00206A73"/>
    <w:rsid w:val="00207123"/>
    <w:rsid w:val="002077B9"/>
    <w:rsid w:val="00207A95"/>
    <w:rsid w:val="00207B48"/>
    <w:rsid w:val="00210553"/>
    <w:rsid w:val="00211A5E"/>
    <w:rsid w:val="0021240C"/>
    <w:rsid w:val="00213636"/>
    <w:rsid w:val="00213ED7"/>
    <w:rsid w:val="0021481D"/>
    <w:rsid w:val="00214ED6"/>
    <w:rsid w:val="002161D2"/>
    <w:rsid w:val="00216397"/>
    <w:rsid w:val="00216AAE"/>
    <w:rsid w:val="00216BFB"/>
    <w:rsid w:val="002179FC"/>
    <w:rsid w:val="002204E5"/>
    <w:rsid w:val="0022067F"/>
    <w:rsid w:val="00220805"/>
    <w:rsid w:val="00220D78"/>
    <w:rsid w:val="00221389"/>
    <w:rsid w:val="002227E3"/>
    <w:rsid w:val="00222808"/>
    <w:rsid w:val="00223A3A"/>
    <w:rsid w:val="002242EB"/>
    <w:rsid w:val="0022452D"/>
    <w:rsid w:val="00224DCE"/>
    <w:rsid w:val="00231DE3"/>
    <w:rsid w:val="00233282"/>
    <w:rsid w:val="002334E2"/>
    <w:rsid w:val="00233903"/>
    <w:rsid w:val="00234EF7"/>
    <w:rsid w:val="002353AD"/>
    <w:rsid w:val="00235E1F"/>
    <w:rsid w:val="002360F8"/>
    <w:rsid w:val="002376F2"/>
    <w:rsid w:val="00237A73"/>
    <w:rsid w:val="002400EA"/>
    <w:rsid w:val="002406EE"/>
    <w:rsid w:val="00240F72"/>
    <w:rsid w:val="00241EAE"/>
    <w:rsid w:val="00243016"/>
    <w:rsid w:val="00243AA3"/>
    <w:rsid w:val="002470E6"/>
    <w:rsid w:val="002472EB"/>
    <w:rsid w:val="00247FBF"/>
    <w:rsid w:val="002503CA"/>
    <w:rsid w:val="0025169C"/>
    <w:rsid w:val="002524DC"/>
    <w:rsid w:val="00252604"/>
    <w:rsid w:val="00254392"/>
    <w:rsid w:val="00254A9C"/>
    <w:rsid w:val="0025578A"/>
    <w:rsid w:val="0025745F"/>
    <w:rsid w:val="0026045C"/>
    <w:rsid w:val="00260B98"/>
    <w:rsid w:val="00264F96"/>
    <w:rsid w:val="002653A5"/>
    <w:rsid w:val="00266D56"/>
    <w:rsid w:val="00270A44"/>
    <w:rsid w:val="00270D86"/>
    <w:rsid w:val="0027280C"/>
    <w:rsid w:val="00272C2D"/>
    <w:rsid w:val="00277A7D"/>
    <w:rsid w:val="00285F1C"/>
    <w:rsid w:val="0028658D"/>
    <w:rsid w:val="00286A2D"/>
    <w:rsid w:val="00287F22"/>
    <w:rsid w:val="00290856"/>
    <w:rsid w:val="002908DE"/>
    <w:rsid w:val="00291020"/>
    <w:rsid w:val="00291BB6"/>
    <w:rsid w:val="0029434B"/>
    <w:rsid w:val="00294F2F"/>
    <w:rsid w:val="00297A22"/>
    <w:rsid w:val="002A2F37"/>
    <w:rsid w:val="002A438A"/>
    <w:rsid w:val="002A4967"/>
    <w:rsid w:val="002B0CD9"/>
    <w:rsid w:val="002B18B9"/>
    <w:rsid w:val="002B286A"/>
    <w:rsid w:val="002B37C9"/>
    <w:rsid w:val="002B3A9E"/>
    <w:rsid w:val="002B3E5A"/>
    <w:rsid w:val="002B57F8"/>
    <w:rsid w:val="002B6C15"/>
    <w:rsid w:val="002B7175"/>
    <w:rsid w:val="002C33DB"/>
    <w:rsid w:val="002C362F"/>
    <w:rsid w:val="002C37D2"/>
    <w:rsid w:val="002C453C"/>
    <w:rsid w:val="002C4C33"/>
    <w:rsid w:val="002C518D"/>
    <w:rsid w:val="002C6240"/>
    <w:rsid w:val="002C64CF"/>
    <w:rsid w:val="002C692B"/>
    <w:rsid w:val="002D1330"/>
    <w:rsid w:val="002D154C"/>
    <w:rsid w:val="002D244A"/>
    <w:rsid w:val="002D350D"/>
    <w:rsid w:val="002D3FF4"/>
    <w:rsid w:val="002D4762"/>
    <w:rsid w:val="002D481E"/>
    <w:rsid w:val="002D4D98"/>
    <w:rsid w:val="002D5290"/>
    <w:rsid w:val="002D635C"/>
    <w:rsid w:val="002E026E"/>
    <w:rsid w:val="002E09F0"/>
    <w:rsid w:val="002E17B8"/>
    <w:rsid w:val="002E1CAF"/>
    <w:rsid w:val="002E2208"/>
    <w:rsid w:val="002E30A6"/>
    <w:rsid w:val="002E3C49"/>
    <w:rsid w:val="002E42C6"/>
    <w:rsid w:val="002E49F4"/>
    <w:rsid w:val="002F1BCE"/>
    <w:rsid w:val="002F29C0"/>
    <w:rsid w:val="002F3422"/>
    <w:rsid w:val="002F3B0F"/>
    <w:rsid w:val="002F48FD"/>
    <w:rsid w:val="002F634B"/>
    <w:rsid w:val="003004BD"/>
    <w:rsid w:val="00300756"/>
    <w:rsid w:val="00300FB0"/>
    <w:rsid w:val="00301F5E"/>
    <w:rsid w:val="00302749"/>
    <w:rsid w:val="00302A4A"/>
    <w:rsid w:val="003033BE"/>
    <w:rsid w:val="00303D34"/>
    <w:rsid w:val="00304FB5"/>
    <w:rsid w:val="00307E03"/>
    <w:rsid w:val="0031086E"/>
    <w:rsid w:val="00311ED9"/>
    <w:rsid w:val="003133BA"/>
    <w:rsid w:val="00313D43"/>
    <w:rsid w:val="003143E0"/>
    <w:rsid w:val="00317615"/>
    <w:rsid w:val="0032018B"/>
    <w:rsid w:val="00320C88"/>
    <w:rsid w:val="003211D8"/>
    <w:rsid w:val="00321799"/>
    <w:rsid w:val="00322D3D"/>
    <w:rsid w:val="00323581"/>
    <w:rsid w:val="0032489E"/>
    <w:rsid w:val="003258B4"/>
    <w:rsid w:val="00326748"/>
    <w:rsid w:val="00326E79"/>
    <w:rsid w:val="0032772A"/>
    <w:rsid w:val="00330374"/>
    <w:rsid w:val="00331CB0"/>
    <w:rsid w:val="00332131"/>
    <w:rsid w:val="00333184"/>
    <w:rsid w:val="003332E7"/>
    <w:rsid w:val="0033528A"/>
    <w:rsid w:val="00336EC8"/>
    <w:rsid w:val="00337505"/>
    <w:rsid w:val="003405EA"/>
    <w:rsid w:val="003406BF"/>
    <w:rsid w:val="00343994"/>
    <w:rsid w:val="00343E1F"/>
    <w:rsid w:val="003451FE"/>
    <w:rsid w:val="0034584C"/>
    <w:rsid w:val="00345B87"/>
    <w:rsid w:val="00351578"/>
    <w:rsid w:val="00352D0C"/>
    <w:rsid w:val="0035419D"/>
    <w:rsid w:val="00354916"/>
    <w:rsid w:val="003559EA"/>
    <w:rsid w:val="00355EF1"/>
    <w:rsid w:val="00360266"/>
    <w:rsid w:val="00362DBC"/>
    <w:rsid w:val="00363908"/>
    <w:rsid w:val="00363D49"/>
    <w:rsid w:val="0036495E"/>
    <w:rsid w:val="003665F8"/>
    <w:rsid w:val="00367170"/>
    <w:rsid w:val="00367D1C"/>
    <w:rsid w:val="0037468C"/>
    <w:rsid w:val="00374E7C"/>
    <w:rsid w:val="003751C8"/>
    <w:rsid w:val="00375574"/>
    <w:rsid w:val="00375E97"/>
    <w:rsid w:val="00376414"/>
    <w:rsid w:val="00382455"/>
    <w:rsid w:val="003838FB"/>
    <w:rsid w:val="00384E28"/>
    <w:rsid w:val="00386361"/>
    <w:rsid w:val="00386832"/>
    <w:rsid w:val="00387CC1"/>
    <w:rsid w:val="0039247C"/>
    <w:rsid w:val="003928AA"/>
    <w:rsid w:val="00397C1C"/>
    <w:rsid w:val="003A1407"/>
    <w:rsid w:val="003A16A8"/>
    <w:rsid w:val="003A2749"/>
    <w:rsid w:val="003A3C66"/>
    <w:rsid w:val="003A4FD3"/>
    <w:rsid w:val="003A5ECF"/>
    <w:rsid w:val="003B2289"/>
    <w:rsid w:val="003B3F61"/>
    <w:rsid w:val="003B591B"/>
    <w:rsid w:val="003B5DEA"/>
    <w:rsid w:val="003B6792"/>
    <w:rsid w:val="003B7815"/>
    <w:rsid w:val="003C2396"/>
    <w:rsid w:val="003C2A10"/>
    <w:rsid w:val="003C2F70"/>
    <w:rsid w:val="003C5266"/>
    <w:rsid w:val="003C5D16"/>
    <w:rsid w:val="003C61CD"/>
    <w:rsid w:val="003C7196"/>
    <w:rsid w:val="003D095D"/>
    <w:rsid w:val="003D1F02"/>
    <w:rsid w:val="003D20B8"/>
    <w:rsid w:val="003D35D2"/>
    <w:rsid w:val="003D3974"/>
    <w:rsid w:val="003D4100"/>
    <w:rsid w:val="003D46EB"/>
    <w:rsid w:val="003D5104"/>
    <w:rsid w:val="003D5290"/>
    <w:rsid w:val="003D5852"/>
    <w:rsid w:val="003D614B"/>
    <w:rsid w:val="003D6C86"/>
    <w:rsid w:val="003D6CBE"/>
    <w:rsid w:val="003D7180"/>
    <w:rsid w:val="003E1BA2"/>
    <w:rsid w:val="003E2C41"/>
    <w:rsid w:val="003E39F3"/>
    <w:rsid w:val="003E3CD1"/>
    <w:rsid w:val="003E4119"/>
    <w:rsid w:val="003E4454"/>
    <w:rsid w:val="003E4648"/>
    <w:rsid w:val="003E47C7"/>
    <w:rsid w:val="003E56F7"/>
    <w:rsid w:val="003E5A66"/>
    <w:rsid w:val="003E63EE"/>
    <w:rsid w:val="003E6854"/>
    <w:rsid w:val="003E6E36"/>
    <w:rsid w:val="003E74ED"/>
    <w:rsid w:val="003F02A0"/>
    <w:rsid w:val="003F2167"/>
    <w:rsid w:val="003F30FD"/>
    <w:rsid w:val="003F319A"/>
    <w:rsid w:val="003F4D36"/>
    <w:rsid w:val="003F5447"/>
    <w:rsid w:val="003F5EC6"/>
    <w:rsid w:val="003F6C97"/>
    <w:rsid w:val="003F72C0"/>
    <w:rsid w:val="00400026"/>
    <w:rsid w:val="004006FF"/>
    <w:rsid w:val="004021C1"/>
    <w:rsid w:val="00403453"/>
    <w:rsid w:val="00403E31"/>
    <w:rsid w:val="004050D7"/>
    <w:rsid w:val="00406B1A"/>
    <w:rsid w:val="00406DF5"/>
    <w:rsid w:val="00407E72"/>
    <w:rsid w:val="004105EF"/>
    <w:rsid w:val="00410CD0"/>
    <w:rsid w:val="004119CC"/>
    <w:rsid w:val="00413787"/>
    <w:rsid w:val="004140FB"/>
    <w:rsid w:val="00414B7F"/>
    <w:rsid w:val="00415F06"/>
    <w:rsid w:val="0041603C"/>
    <w:rsid w:val="004161E8"/>
    <w:rsid w:val="00416E25"/>
    <w:rsid w:val="00416E84"/>
    <w:rsid w:val="00417F28"/>
    <w:rsid w:val="0042041F"/>
    <w:rsid w:val="00420835"/>
    <w:rsid w:val="00420A3F"/>
    <w:rsid w:val="00421008"/>
    <w:rsid w:val="004215DC"/>
    <w:rsid w:val="00422735"/>
    <w:rsid w:val="00422846"/>
    <w:rsid w:val="00422F41"/>
    <w:rsid w:val="00424B96"/>
    <w:rsid w:val="004255E5"/>
    <w:rsid w:val="00426631"/>
    <w:rsid w:val="0042783E"/>
    <w:rsid w:val="004307FE"/>
    <w:rsid w:val="004313F2"/>
    <w:rsid w:val="00431DF5"/>
    <w:rsid w:val="0043625A"/>
    <w:rsid w:val="00436AA7"/>
    <w:rsid w:val="00437B3C"/>
    <w:rsid w:val="00441A9E"/>
    <w:rsid w:val="00441BD0"/>
    <w:rsid w:val="00442B3B"/>
    <w:rsid w:val="00444D8D"/>
    <w:rsid w:val="00445401"/>
    <w:rsid w:val="00445D77"/>
    <w:rsid w:val="00446685"/>
    <w:rsid w:val="00446965"/>
    <w:rsid w:val="00447DEE"/>
    <w:rsid w:val="00450361"/>
    <w:rsid w:val="00452FB8"/>
    <w:rsid w:val="004561E8"/>
    <w:rsid w:val="0045659B"/>
    <w:rsid w:val="00460514"/>
    <w:rsid w:val="00461A81"/>
    <w:rsid w:val="00461D57"/>
    <w:rsid w:val="004620E4"/>
    <w:rsid w:val="004638CD"/>
    <w:rsid w:val="00463A7B"/>
    <w:rsid w:val="00463E38"/>
    <w:rsid w:val="00464233"/>
    <w:rsid w:val="00464972"/>
    <w:rsid w:val="00470AEE"/>
    <w:rsid w:val="0047126C"/>
    <w:rsid w:val="004722C3"/>
    <w:rsid w:val="004725C9"/>
    <w:rsid w:val="004735DD"/>
    <w:rsid w:val="00474094"/>
    <w:rsid w:val="0047548A"/>
    <w:rsid w:val="00477CD8"/>
    <w:rsid w:val="004812E0"/>
    <w:rsid w:val="00481562"/>
    <w:rsid w:val="00481607"/>
    <w:rsid w:val="00482A93"/>
    <w:rsid w:val="00483567"/>
    <w:rsid w:val="00483A55"/>
    <w:rsid w:val="00484586"/>
    <w:rsid w:val="00485275"/>
    <w:rsid w:val="00485639"/>
    <w:rsid w:val="00485753"/>
    <w:rsid w:val="004859CD"/>
    <w:rsid w:val="00485E33"/>
    <w:rsid w:val="00486050"/>
    <w:rsid w:val="00486B81"/>
    <w:rsid w:val="00486F0D"/>
    <w:rsid w:val="00487134"/>
    <w:rsid w:val="00487EAE"/>
    <w:rsid w:val="00491BD0"/>
    <w:rsid w:val="00491C6B"/>
    <w:rsid w:val="00492599"/>
    <w:rsid w:val="004926C8"/>
    <w:rsid w:val="00493636"/>
    <w:rsid w:val="0049376C"/>
    <w:rsid w:val="00494A6E"/>
    <w:rsid w:val="00495084"/>
    <w:rsid w:val="00495AD5"/>
    <w:rsid w:val="00497168"/>
    <w:rsid w:val="0049782D"/>
    <w:rsid w:val="00497BB0"/>
    <w:rsid w:val="004A00E8"/>
    <w:rsid w:val="004A1235"/>
    <w:rsid w:val="004A156E"/>
    <w:rsid w:val="004A1630"/>
    <w:rsid w:val="004A5971"/>
    <w:rsid w:val="004A66B8"/>
    <w:rsid w:val="004A6A8F"/>
    <w:rsid w:val="004A6F09"/>
    <w:rsid w:val="004A71D3"/>
    <w:rsid w:val="004B2DC0"/>
    <w:rsid w:val="004B42FC"/>
    <w:rsid w:val="004B4DA9"/>
    <w:rsid w:val="004B5015"/>
    <w:rsid w:val="004B66C2"/>
    <w:rsid w:val="004C0D2B"/>
    <w:rsid w:val="004C531F"/>
    <w:rsid w:val="004C562C"/>
    <w:rsid w:val="004C5C50"/>
    <w:rsid w:val="004C65EC"/>
    <w:rsid w:val="004D0D69"/>
    <w:rsid w:val="004D12C3"/>
    <w:rsid w:val="004D1433"/>
    <w:rsid w:val="004D395F"/>
    <w:rsid w:val="004D576D"/>
    <w:rsid w:val="004D5D2C"/>
    <w:rsid w:val="004D7323"/>
    <w:rsid w:val="004D79A1"/>
    <w:rsid w:val="004D7D21"/>
    <w:rsid w:val="004E303A"/>
    <w:rsid w:val="004E325D"/>
    <w:rsid w:val="004E36C4"/>
    <w:rsid w:val="004E4C7E"/>
    <w:rsid w:val="004E54C7"/>
    <w:rsid w:val="004E54D1"/>
    <w:rsid w:val="004E6AD3"/>
    <w:rsid w:val="004E7A7C"/>
    <w:rsid w:val="004E7CE6"/>
    <w:rsid w:val="004F0F5E"/>
    <w:rsid w:val="004F32A3"/>
    <w:rsid w:val="004F3CCE"/>
    <w:rsid w:val="004F521B"/>
    <w:rsid w:val="004F5847"/>
    <w:rsid w:val="004F5950"/>
    <w:rsid w:val="00500C75"/>
    <w:rsid w:val="00502E80"/>
    <w:rsid w:val="00504030"/>
    <w:rsid w:val="0050478D"/>
    <w:rsid w:val="00505BF9"/>
    <w:rsid w:val="00505C8D"/>
    <w:rsid w:val="00505F65"/>
    <w:rsid w:val="00510753"/>
    <w:rsid w:val="00510B66"/>
    <w:rsid w:val="0051107B"/>
    <w:rsid w:val="00511BAF"/>
    <w:rsid w:val="00520496"/>
    <w:rsid w:val="00520B87"/>
    <w:rsid w:val="00521161"/>
    <w:rsid w:val="00521FCE"/>
    <w:rsid w:val="00522066"/>
    <w:rsid w:val="00522222"/>
    <w:rsid w:val="0052290A"/>
    <w:rsid w:val="00523B10"/>
    <w:rsid w:val="00523E41"/>
    <w:rsid w:val="005248A7"/>
    <w:rsid w:val="00525F28"/>
    <w:rsid w:val="00527D86"/>
    <w:rsid w:val="00530DE8"/>
    <w:rsid w:val="00531845"/>
    <w:rsid w:val="00533E6B"/>
    <w:rsid w:val="005354A8"/>
    <w:rsid w:val="005356E3"/>
    <w:rsid w:val="005359DB"/>
    <w:rsid w:val="00535A9E"/>
    <w:rsid w:val="00536903"/>
    <w:rsid w:val="00536A51"/>
    <w:rsid w:val="00540FD1"/>
    <w:rsid w:val="00543A32"/>
    <w:rsid w:val="00543E34"/>
    <w:rsid w:val="00544378"/>
    <w:rsid w:val="00544821"/>
    <w:rsid w:val="005451CA"/>
    <w:rsid w:val="00545480"/>
    <w:rsid w:val="00545C24"/>
    <w:rsid w:val="00547062"/>
    <w:rsid w:val="005473AF"/>
    <w:rsid w:val="0054781B"/>
    <w:rsid w:val="00550E04"/>
    <w:rsid w:val="005515B2"/>
    <w:rsid w:val="005528BE"/>
    <w:rsid w:val="00554280"/>
    <w:rsid w:val="00554F6D"/>
    <w:rsid w:val="005558EF"/>
    <w:rsid w:val="00557E81"/>
    <w:rsid w:val="005602D3"/>
    <w:rsid w:val="00561C94"/>
    <w:rsid w:val="00562319"/>
    <w:rsid w:val="005630F6"/>
    <w:rsid w:val="005636BF"/>
    <w:rsid w:val="005636F7"/>
    <w:rsid w:val="0056442D"/>
    <w:rsid w:val="005662AF"/>
    <w:rsid w:val="005664EF"/>
    <w:rsid w:val="00566C71"/>
    <w:rsid w:val="00566DC2"/>
    <w:rsid w:val="00567140"/>
    <w:rsid w:val="0056758D"/>
    <w:rsid w:val="00567700"/>
    <w:rsid w:val="00567904"/>
    <w:rsid w:val="00567C8A"/>
    <w:rsid w:val="005706AF"/>
    <w:rsid w:val="00570C04"/>
    <w:rsid w:val="00571AE6"/>
    <w:rsid w:val="00572B95"/>
    <w:rsid w:val="00575205"/>
    <w:rsid w:val="005772D6"/>
    <w:rsid w:val="00577772"/>
    <w:rsid w:val="005804F6"/>
    <w:rsid w:val="0058088D"/>
    <w:rsid w:val="005814EA"/>
    <w:rsid w:val="00581B33"/>
    <w:rsid w:val="00581DD7"/>
    <w:rsid w:val="00582666"/>
    <w:rsid w:val="00583574"/>
    <w:rsid w:val="005840A7"/>
    <w:rsid w:val="005847E8"/>
    <w:rsid w:val="005848DC"/>
    <w:rsid w:val="00585BD9"/>
    <w:rsid w:val="005865DF"/>
    <w:rsid w:val="00586A71"/>
    <w:rsid w:val="00586C84"/>
    <w:rsid w:val="00590233"/>
    <w:rsid w:val="00591346"/>
    <w:rsid w:val="0059203D"/>
    <w:rsid w:val="00592B95"/>
    <w:rsid w:val="0059342E"/>
    <w:rsid w:val="005934CE"/>
    <w:rsid w:val="005938F0"/>
    <w:rsid w:val="005962D9"/>
    <w:rsid w:val="00596458"/>
    <w:rsid w:val="00597765"/>
    <w:rsid w:val="005A1017"/>
    <w:rsid w:val="005A1074"/>
    <w:rsid w:val="005A14F8"/>
    <w:rsid w:val="005A25A2"/>
    <w:rsid w:val="005A29DC"/>
    <w:rsid w:val="005A2C1E"/>
    <w:rsid w:val="005A44FF"/>
    <w:rsid w:val="005A5006"/>
    <w:rsid w:val="005A6B48"/>
    <w:rsid w:val="005A718C"/>
    <w:rsid w:val="005A77C2"/>
    <w:rsid w:val="005B0C68"/>
    <w:rsid w:val="005B1C04"/>
    <w:rsid w:val="005B2433"/>
    <w:rsid w:val="005B24B0"/>
    <w:rsid w:val="005B2672"/>
    <w:rsid w:val="005B27A2"/>
    <w:rsid w:val="005B2D61"/>
    <w:rsid w:val="005B3229"/>
    <w:rsid w:val="005B3A52"/>
    <w:rsid w:val="005B3DD9"/>
    <w:rsid w:val="005B4558"/>
    <w:rsid w:val="005B4879"/>
    <w:rsid w:val="005C15E1"/>
    <w:rsid w:val="005C1BDA"/>
    <w:rsid w:val="005C1C0F"/>
    <w:rsid w:val="005C281F"/>
    <w:rsid w:val="005C407E"/>
    <w:rsid w:val="005C443D"/>
    <w:rsid w:val="005C4684"/>
    <w:rsid w:val="005C5800"/>
    <w:rsid w:val="005C5903"/>
    <w:rsid w:val="005C740F"/>
    <w:rsid w:val="005C7BC6"/>
    <w:rsid w:val="005D0490"/>
    <w:rsid w:val="005D1E6B"/>
    <w:rsid w:val="005D24D2"/>
    <w:rsid w:val="005D43CE"/>
    <w:rsid w:val="005D6EF5"/>
    <w:rsid w:val="005E0E7E"/>
    <w:rsid w:val="005E1D39"/>
    <w:rsid w:val="005E2819"/>
    <w:rsid w:val="005E3A40"/>
    <w:rsid w:val="005E3C14"/>
    <w:rsid w:val="005E4D04"/>
    <w:rsid w:val="005E53C4"/>
    <w:rsid w:val="005E6D23"/>
    <w:rsid w:val="005E6D6A"/>
    <w:rsid w:val="005E6E09"/>
    <w:rsid w:val="005E71A8"/>
    <w:rsid w:val="005E75D3"/>
    <w:rsid w:val="005F1260"/>
    <w:rsid w:val="005F3402"/>
    <w:rsid w:val="005F354C"/>
    <w:rsid w:val="005F4520"/>
    <w:rsid w:val="005F466D"/>
    <w:rsid w:val="005F4F69"/>
    <w:rsid w:val="005F5773"/>
    <w:rsid w:val="005F5BF6"/>
    <w:rsid w:val="005F6785"/>
    <w:rsid w:val="005F7A04"/>
    <w:rsid w:val="00601298"/>
    <w:rsid w:val="00601860"/>
    <w:rsid w:val="00602BF9"/>
    <w:rsid w:val="00602D51"/>
    <w:rsid w:val="006032D8"/>
    <w:rsid w:val="006035E9"/>
    <w:rsid w:val="00603681"/>
    <w:rsid w:val="0060409B"/>
    <w:rsid w:val="00604487"/>
    <w:rsid w:val="00604D35"/>
    <w:rsid w:val="00605B4B"/>
    <w:rsid w:val="00605F6E"/>
    <w:rsid w:val="00606965"/>
    <w:rsid w:val="006075E8"/>
    <w:rsid w:val="006101DA"/>
    <w:rsid w:val="0061105C"/>
    <w:rsid w:val="00613429"/>
    <w:rsid w:val="00614969"/>
    <w:rsid w:val="00615A79"/>
    <w:rsid w:val="00615A9A"/>
    <w:rsid w:val="006163A4"/>
    <w:rsid w:val="0061745C"/>
    <w:rsid w:val="00620ECA"/>
    <w:rsid w:val="00621BAF"/>
    <w:rsid w:val="00622FB7"/>
    <w:rsid w:val="00623120"/>
    <w:rsid w:val="00623605"/>
    <w:rsid w:val="006237FE"/>
    <w:rsid w:val="00623811"/>
    <w:rsid w:val="006256AC"/>
    <w:rsid w:val="00625D30"/>
    <w:rsid w:val="006260EF"/>
    <w:rsid w:val="00626A70"/>
    <w:rsid w:val="00627D7D"/>
    <w:rsid w:val="0063040F"/>
    <w:rsid w:val="0063127A"/>
    <w:rsid w:val="006321A8"/>
    <w:rsid w:val="0063256B"/>
    <w:rsid w:val="006329A1"/>
    <w:rsid w:val="00635347"/>
    <w:rsid w:val="006362B6"/>
    <w:rsid w:val="006362F6"/>
    <w:rsid w:val="006376D4"/>
    <w:rsid w:val="00640592"/>
    <w:rsid w:val="00640EE4"/>
    <w:rsid w:val="00641894"/>
    <w:rsid w:val="006434C0"/>
    <w:rsid w:val="00643FB0"/>
    <w:rsid w:val="0064564A"/>
    <w:rsid w:val="00646573"/>
    <w:rsid w:val="006471FB"/>
    <w:rsid w:val="006505F9"/>
    <w:rsid w:val="0065414C"/>
    <w:rsid w:val="00654993"/>
    <w:rsid w:val="006557F4"/>
    <w:rsid w:val="00661C03"/>
    <w:rsid w:val="00661C90"/>
    <w:rsid w:val="006630B7"/>
    <w:rsid w:val="006631D3"/>
    <w:rsid w:val="0066664D"/>
    <w:rsid w:val="00666DDC"/>
    <w:rsid w:val="00666F18"/>
    <w:rsid w:val="00667531"/>
    <w:rsid w:val="00667EB9"/>
    <w:rsid w:val="00667F04"/>
    <w:rsid w:val="006700E9"/>
    <w:rsid w:val="00670ADE"/>
    <w:rsid w:val="00671E18"/>
    <w:rsid w:val="0067206E"/>
    <w:rsid w:val="00672BE2"/>
    <w:rsid w:val="00672CDE"/>
    <w:rsid w:val="006772B1"/>
    <w:rsid w:val="00681150"/>
    <w:rsid w:val="00682BA6"/>
    <w:rsid w:val="00683164"/>
    <w:rsid w:val="00683E12"/>
    <w:rsid w:val="00684E3A"/>
    <w:rsid w:val="0068718B"/>
    <w:rsid w:val="006871B7"/>
    <w:rsid w:val="00690347"/>
    <w:rsid w:val="006913E5"/>
    <w:rsid w:val="00691B36"/>
    <w:rsid w:val="00692822"/>
    <w:rsid w:val="0069296E"/>
    <w:rsid w:val="00692DF1"/>
    <w:rsid w:val="00692E83"/>
    <w:rsid w:val="0069381B"/>
    <w:rsid w:val="00693D1B"/>
    <w:rsid w:val="00693F5A"/>
    <w:rsid w:val="00696609"/>
    <w:rsid w:val="00697485"/>
    <w:rsid w:val="00697EE4"/>
    <w:rsid w:val="006A2587"/>
    <w:rsid w:val="006A30A9"/>
    <w:rsid w:val="006A31E8"/>
    <w:rsid w:val="006A635C"/>
    <w:rsid w:val="006A6508"/>
    <w:rsid w:val="006A677E"/>
    <w:rsid w:val="006A69EB"/>
    <w:rsid w:val="006B0502"/>
    <w:rsid w:val="006B064A"/>
    <w:rsid w:val="006B1994"/>
    <w:rsid w:val="006B205C"/>
    <w:rsid w:val="006B25FF"/>
    <w:rsid w:val="006B2B02"/>
    <w:rsid w:val="006B2D97"/>
    <w:rsid w:val="006B42EB"/>
    <w:rsid w:val="006B69B3"/>
    <w:rsid w:val="006B6AEF"/>
    <w:rsid w:val="006B7184"/>
    <w:rsid w:val="006B7C0E"/>
    <w:rsid w:val="006C23D7"/>
    <w:rsid w:val="006C26C7"/>
    <w:rsid w:val="006C4B15"/>
    <w:rsid w:val="006C4F80"/>
    <w:rsid w:val="006C5978"/>
    <w:rsid w:val="006C71EF"/>
    <w:rsid w:val="006C7488"/>
    <w:rsid w:val="006C77A7"/>
    <w:rsid w:val="006C7E04"/>
    <w:rsid w:val="006D026A"/>
    <w:rsid w:val="006D02B3"/>
    <w:rsid w:val="006D05E9"/>
    <w:rsid w:val="006D136B"/>
    <w:rsid w:val="006D267A"/>
    <w:rsid w:val="006D323E"/>
    <w:rsid w:val="006D341B"/>
    <w:rsid w:val="006D4445"/>
    <w:rsid w:val="006D49E9"/>
    <w:rsid w:val="006D5B92"/>
    <w:rsid w:val="006D7526"/>
    <w:rsid w:val="006E0501"/>
    <w:rsid w:val="006E22A8"/>
    <w:rsid w:val="006E25E9"/>
    <w:rsid w:val="006E2A3A"/>
    <w:rsid w:val="006E2CA2"/>
    <w:rsid w:val="006E40D0"/>
    <w:rsid w:val="006E4F4E"/>
    <w:rsid w:val="006E56A8"/>
    <w:rsid w:val="006E7937"/>
    <w:rsid w:val="006E7E0F"/>
    <w:rsid w:val="006E7F9D"/>
    <w:rsid w:val="006F0E5D"/>
    <w:rsid w:val="006F1D7E"/>
    <w:rsid w:val="006F1F74"/>
    <w:rsid w:val="006F3012"/>
    <w:rsid w:val="006F33A7"/>
    <w:rsid w:val="006F34BC"/>
    <w:rsid w:val="006F350D"/>
    <w:rsid w:val="00700BD7"/>
    <w:rsid w:val="007011D4"/>
    <w:rsid w:val="0070168C"/>
    <w:rsid w:val="0070199B"/>
    <w:rsid w:val="00702CEE"/>
    <w:rsid w:val="00703044"/>
    <w:rsid w:val="007033E2"/>
    <w:rsid w:val="007037F3"/>
    <w:rsid w:val="00706857"/>
    <w:rsid w:val="007105DB"/>
    <w:rsid w:val="00714404"/>
    <w:rsid w:val="00715478"/>
    <w:rsid w:val="0071696B"/>
    <w:rsid w:val="00720872"/>
    <w:rsid w:val="00722EB2"/>
    <w:rsid w:val="00722FD8"/>
    <w:rsid w:val="00723B5A"/>
    <w:rsid w:val="00726D7A"/>
    <w:rsid w:val="00727100"/>
    <w:rsid w:val="00731040"/>
    <w:rsid w:val="007314DA"/>
    <w:rsid w:val="0073223C"/>
    <w:rsid w:val="007337EA"/>
    <w:rsid w:val="00733AFA"/>
    <w:rsid w:val="007351DA"/>
    <w:rsid w:val="00735784"/>
    <w:rsid w:val="00740535"/>
    <w:rsid w:val="00741645"/>
    <w:rsid w:val="00741F17"/>
    <w:rsid w:val="00742D96"/>
    <w:rsid w:val="00745B84"/>
    <w:rsid w:val="00745C2C"/>
    <w:rsid w:val="00745C8C"/>
    <w:rsid w:val="00746860"/>
    <w:rsid w:val="007476DA"/>
    <w:rsid w:val="00751FFF"/>
    <w:rsid w:val="00752260"/>
    <w:rsid w:val="00752511"/>
    <w:rsid w:val="00752C05"/>
    <w:rsid w:val="00752F3B"/>
    <w:rsid w:val="0075353F"/>
    <w:rsid w:val="007538BA"/>
    <w:rsid w:val="00754A1B"/>
    <w:rsid w:val="0075561E"/>
    <w:rsid w:val="00756E1D"/>
    <w:rsid w:val="007600B5"/>
    <w:rsid w:val="007612C2"/>
    <w:rsid w:val="00761C8A"/>
    <w:rsid w:val="00761CEE"/>
    <w:rsid w:val="00762164"/>
    <w:rsid w:val="00762447"/>
    <w:rsid w:val="00762569"/>
    <w:rsid w:val="00764750"/>
    <w:rsid w:val="00767ADD"/>
    <w:rsid w:val="00770897"/>
    <w:rsid w:val="007709AD"/>
    <w:rsid w:val="00771B3F"/>
    <w:rsid w:val="007726F3"/>
    <w:rsid w:val="0077562D"/>
    <w:rsid w:val="00776662"/>
    <w:rsid w:val="007800D6"/>
    <w:rsid w:val="00780437"/>
    <w:rsid w:val="0078062C"/>
    <w:rsid w:val="00780C4C"/>
    <w:rsid w:val="00780F4E"/>
    <w:rsid w:val="00782480"/>
    <w:rsid w:val="0078492E"/>
    <w:rsid w:val="007876A4"/>
    <w:rsid w:val="00787A46"/>
    <w:rsid w:val="007906BB"/>
    <w:rsid w:val="00790BBB"/>
    <w:rsid w:val="00792FCA"/>
    <w:rsid w:val="00794626"/>
    <w:rsid w:val="00795037"/>
    <w:rsid w:val="007950B5"/>
    <w:rsid w:val="00795357"/>
    <w:rsid w:val="0079546E"/>
    <w:rsid w:val="00795BD4"/>
    <w:rsid w:val="007964EA"/>
    <w:rsid w:val="00797168"/>
    <w:rsid w:val="00797FB0"/>
    <w:rsid w:val="007A0F53"/>
    <w:rsid w:val="007A1B02"/>
    <w:rsid w:val="007A224A"/>
    <w:rsid w:val="007A510F"/>
    <w:rsid w:val="007A512F"/>
    <w:rsid w:val="007A6A63"/>
    <w:rsid w:val="007A7E38"/>
    <w:rsid w:val="007B0DD9"/>
    <w:rsid w:val="007B1677"/>
    <w:rsid w:val="007B20BF"/>
    <w:rsid w:val="007B2EED"/>
    <w:rsid w:val="007B3CCB"/>
    <w:rsid w:val="007B3D6E"/>
    <w:rsid w:val="007B5E30"/>
    <w:rsid w:val="007B69DB"/>
    <w:rsid w:val="007B6C74"/>
    <w:rsid w:val="007B7496"/>
    <w:rsid w:val="007C0B25"/>
    <w:rsid w:val="007C1D87"/>
    <w:rsid w:val="007C396B"/>
    <w:rsid w:val="007C5CC6"/>
    <w:rsid w:val="007C73EC"/>
    <w:rsid w:val="007C75CC"/>
    <w:rsid w:val="007C7FAC"/>
    <w:rsid w:val="007D1BFD"/>
    <w:rsid w:val="007D22C0"/>
    <w:rsid w:val="007D2CF7"/>
    <w:rsid w:val="007D4156"/>
    <w:rsid w:val="007D5384"/>
    <w:rsid w:val="007D5FA1"/>
    <w:rsid w:val="007E0756"/>
    <w:rsid w:val="007E1D08"/>
    <w:rsid w:val="007E1D0E"/>
    <w:rsid w:val="007E201B"/>
    <w:rsid w:val="007E3A6B"/>
    <w:rsid w:val="007E4122"/>
    <w:rsid w:val="007E4C14"/>
    <w:rsid w:val="007E5538"/>
    <w:rsid w:val="007E5BC2"/>
    <w:rsid w:val="007E71D5"/>
    <w:rsid w:val="007E71E0"/>
    <w:rsid w:val="007E751C"/>
    <w:rsid w:val="007F193C"/>
    <w:rsid w:val="007F31F9"/>
    <w:rsid w:val="007F3D98"/>
    <w:rsid w:val="007F4856"/>
    <w:rsid w:val="007F488F"/>
    <w:rsid w:val="007F7053"/>
    <w:rsid w:val="007F7C1D"/>
    <w:rsid w:val="007F7F27"/>
    <w:rsid w:val="008002B4"/>
    <w:rsid w:val="00800370"/>
    <w:rsid w:val="008007E4"/>
    <w:rsid w:val="00802330"/>
    <w:rsid w:val="0080317E"/>
    <w:rsid w:val="008031D8"/>
    <w:rsid w:val="0080466B"/>
    <w:rsid w:val="00805A87"/>
    <w:rsid w:val="00805E09"/>
    <w:rsid w:val="008069FE"/>
    <w:rsid w:val="00806AC5"/>
    <w:rsid w:val="00806D4E"/>
    <w:rsid w:val="00807C92"/>
    <w:rsid w:val="00807FB4"/>
    <w:rsid w:val="0081315B"/>
    <w:rsid w:val="00813217"/>
    <w:rsid w:val="00814158"/>
    <w:rsid w:val="00817A86"/>
    <w:rsid w:val="00820566"/>
    <w:rsid w:val="008206DA"/>
    <w:rsid w:val="00820B7E"/>
    <w:rsid w:val="008212F3"/>
    <w:rsid w:val="00821352"/>
    <w:rsid w:val="00824899"/>
    <w:rsid w:val="00824B62"/>
    <w:rsid w:val="00825216"/>
    <w:rsid w:val="0082623F"/>
    <w:rsid w:val="0082636B"/>
    <w:rsid w:val="00826978"/>
    <w:rsid w:val="00826C71"/>
    <w:rsid w:val="008308E7"/>
    <w:rsid w:val="00830FF1"/>
    <w:rsid w:val="00831161"/>
    <w:rsid w:val="008331E6"/>
    <w:rsid w:val="00835FCF"/>
    <w:rsid w:val="00836B2E"/>
    <w:rsid w:val="00837857"/>
    <w:rsid w:val="008379D7"/>
    <w:rsid w:val="008406C6"/>
    <w:rsid w:val="00841DF2"/>
    <w:rsid w:val="008421FF"/>
    <w:rsid w:val="00842985"/>
    <w:rsid w:val="008429B4"/>
    <w:rsid w:val="00842A35"/>
    <w:rsid w:val="00842ABD"/>
    <w:rsid w:val="00843C11"/>
    <w:rsid w:val="00845ACA"/>
    <w:rsid w:val="00845DC3"/>
    <w:rsid w:val="00846B4F"/>
    <w:rsid w:val="008503E0"/>
    <w:rsid w:val="008505F7"/>
    <w:rsid w:val="0085088B"/>
    <w:rsid w:val="0085460B"/>
    <w:rsid w:val="0085496E"/>
    <w:rsid w:val="00854ECA"/>
    <w:rsid w:val="0085718B"/>
    <w:rsid w:val="00863718"/>
    <w:rsid w:val="00864F0F"/>
    <w:rsid w:val="00865781"/>
    <w:rsid w:val="00865A64"/>
    <w:rsid w:val="0086647A"/>
    <w:rsid w:val="00870552"/>
    <w:rsid w:val="00870777"/>
    <w:rsid w:val="00870B29"/>
    <w:rsid w:val="00870F2E"/>
    <w:rsid w:val="008725E8"/>
    <w:rsid w:val="008737E2"/>
    <w:rsid w:val="00874B39"/>
    <w:rsid w:val="0087539D"/>
    <w:rsid w:val="00877BE2"/>
    <w:rsid w:val="00881C3A"/>
    <w:rsid w:val="00883021"/>
    <w:rsid w:val="00886708"/>
    <w:rsid w:val="00887852"/>
    <w:rsid w:val="00890007"/>
    <w:rsid w:val="00891293"/>
    <w:rsid w:val="008929C2"/>
    <w:rsid w:val="00894632"/>
    <w:rsid w:val="008948EB"/>
    <w:rsid w:val="00894A6A"/>
    <w:rsid w:val="00895312"/>
    <w:rsid w:val="00895F7F"/>
    <w:rsid w:val="00896180"/>
    <w:rsid w:val="00896467"/>
    <w:rsid w:val="0089798D"/>
    <w:rsid w:val="008A0E6C"/>
    <w:rsid w:val="008A0ED1"/>
    <w:rsid w:val="008A2255"/>
    <w:rsid w:val="008A22FF"/>
    <w:rsid w:val="008A2E1D"/>
    <w:rsid w:val="008A346F"/>
    <w:rsid w:val="008A3C55"/>
    <w:rsid w:val="008A463C"/>
    <w:rsid w:val="008A4815"/>
    <w:rsid w:val="008A599E"/>
    <w:rsid w:val="008A5DCC"/>
    <w:rsid w:val="008A611F"/>
    <w:rsid w:val="008A69C6"/>
    <w:rsid w:val="008A6B94"/>
    <w:rsid w:val="008A70BD"/>
    <w:rsid w:val="008A713B"/>
    <w:rsid w:val="008A74B8"/>
    <w:rsid w:val="008A7EE3"/>
    <w:rsid w:val="008B0A4C"/>
    <w:rsid w:val="008B1E9A"/>
    <w:rsid w:val="008B3DFE"/>
    <w:rsid w:val="008B4800"/>
    <w:rsid w:val="008B4829"/>
    <w:rsid w:val="008B55EA"/>
    <w:rsid w:val="008B62BA"/>
    <w:rsid w:val="008B7EDE"/>
    <w:rsid w:val="008C07BF"/>
    <w:rsid w:val="008C0AEB"/>
    <w:rsid w:val="008C1A2E"/>
    <w:rsid w:val="008C1B43"/>
    <w:rsid w:val="008C2406"/>
    <w:rsid w:val="008C2557"/>
    <w:rsid w:val="008C256C"/>
    <w:rsid w:val="008C26CF"/>
    <w:rsid w:val="008C5F04"/>
    <w:rsid w:val="008C6E20"/>
    <w:rsid w:val="008C7758"/>
    <w:rsid w:val="008C7880"/>
    <w:rsid w:val="008C7A66"/>
    <w:rsid w:val="008D00E1"/>
    <w:rsid w:val="008D1FE0"/>
    <w:rsid w:val="008D2A67"/>
    <w:rsid w:val="008D3B7B"/>
    <w:rsid w:val="008D52B9"/>
    <w:rsid w:val="008D55CA"/>
    <w:rsid w:val="008D6AD6"/>
    <w:rsid w:val="008D726D"/>
    <w:rsid w:val="008E0125"/>
    <w:rsid w:val="008E1551"/>
    <w:rsid w:val="008E1AB0"/>
    <w:rsid w:val="008E247A"/>
    <w:rsid w:val="008E2ED8"/>
    <w:rsid w:val="008E30B0"/>
    <w:rsid w:val="008E3E43"/>
    <w:rsid w:val="008E44B4"/>
    <w:rsid w:val="008E55AD"/>
    <w:rsid w:val="008F0239"/>
    <w:rsid w:val="008F11CA"/>
    <w:rsid w:val="008F17E1"/>
    <w:rsid w:val="008F1CA6"/>
    <w:rsid w:val="008F22DD"/>
    <w:rsid w:val="008F46C1"/>
    <w:rsid w:val="008F51E0"/>
    <w:rsid w:val="008F70E7"/>
    <w:rsid w:val="00901284"/>
    <w:rsid w:val="00903206"/>
    <w:rsid w:val="0090462B"/>
    <w:rsid w:val="009047AC"/>
    <w:rsid w:val="00904ADE"/>
    <w:rsid w:val="00906154"/>
    <w:rsid w:val="00906A95"/>
    <w:rsid w:val="00911646"/>
    <w:rsid w:val="00912007"/>
    <w:rsid w:val="0091219E"/>
    <w:rsid w:val="00912525"/>
    <w:rsid w:val="00912803"/>
    <w:rsid w:val="00912ABB"/>
    <w:rsid w:val="00913966"/>
    <w:rsid w:val="00915536"/>
    <w:rsid w:val="00915914"/>
    <w:rsid w:val="00915A0A"/>
    <w:rsid w:val="00916F25"/>
    <w:rsid w:val="00917ACF"/>
    <w:rsid w:val="00920350"/>
    <w:rsid w:val="00921AF7"/>
    <w:rsid w:val="009226A8"/>
    <w:rsid w:val="00922846"/>
    <w:rsid w:val="00922C8B"/>
    <w:rsid w:val="0092338A"/>
    <w:rsid w:val="00925101"/>
    <w:rsid w:val="00925E98"/>
    <w:rsid w:val="009349F7"/>
    <w:rsid w:val="00935E10"/>
    <w:rsid w:val="0093641A"/>
    <w:rsid w:val="009368BE"/>
    <w:rsid w:val="00937144"/>
    <w:rsid w:val="00937841"/>
    <w:rsid w:val="00940E18"/>
    <w:rsid w:val="00941F97"/>
    <w:rsid w:val="00942EF3"/>
    <w:rsid w:val="00943490"/>
    <w:rsid w:val="00943E8C"/>
    <w:rsid w:val="00943F33"/>
    <w:rsid w:val="00944FDF"/>
    <w:rsid w:val="00947095"/>
    <w:rsid w:val="00950B86"/>
    <w:rsid w:val="009511A2"/>
    <w:rsid w:val="009518BC"/>
    <w:rsid w:val="00951E29"/>
    <w:rsid w:val="0095271F"/>
    <w:rsid w:val="00953A4A"/>
    <w:rsid w:val="0095691C"/>
    <w:rsid w:val="00956A48"/>
    <w:rsid w:val="009570DD"/>
    <w:rsid w:val="00961058"/>
    <w:rsid w:val="00961318"/>
    <w:rsid w:val="00962289"/>
    <w:rsid w:val="0096271A"/>
    <w:rsid w:val="009637F8"/>
    <w:rsid w:val="00966B91"/>
    <w:rsid w:val="00972DE8"/>
    <w:rsid w:val="00974C4C"/>
    <w:rsid w:val="00974CB1"/>
    <w:rsid w:val="00975E26"/>
    <w:rsid w:val="00976234"/>
    <w:rsid w:val="00977062"/>
    <w:rsid w:val="00977F34"/>
    <w:rsid w:val="009821CA"/>
    <w:rsid w:val="00982348"/>
    <w:rsid w:val="0098354C"/>
    <w:rsid w:val="0098392F"/>
    <w:rsid w:val="00983A29"/>
    <w:rsid w:val="00984D3B"/>
    <w:rsid w:val="00985E58"/>
    <w:rsid w:val="00986E19"/>
    <w:rsid w:val="00987533"/>
    <w:rsid w:val="009900BF"/>
    <w:rsid w:val="00992E89"/>
    <w:rsid w:val="00994925"/>
    <w:rsid w:val="00996B46"/>
    <w:rsid w:val="009974EA"/>
    <w:rsid w:val="00997AB8"/>
    <w:rsid w:val="009A0A7C"/>
    <w:rsid w:val="009A1393"/>
    <w:rsid w:val="009A15A5"/>
    <w:rsid w:val="009A3EE6"/>
    <w:rsid w:val="009A44AA"/>
    <w:rsid w:val="009A7384"/>
    <w:rsid w:val="009A7670"/>
    <w:rsid w:val="009B1772"/>
    <w:rsid w:val="009B17D2"/>
    <w:rsid w:val="009B3660"/>
    <w:rsid w:val="009B3B6C"/>
    <w:rsid w:val="009B437A"/>
    <w:rsid w:val="009B6A7E"/>
    <w:rsid w:val="009B6F95"/>
    <w:rsid w:val="009C0DC3"/>
    <w:rsid w:val="009C0EFD"/>
    <w:rsid w:val="009C12E0"/>
    <w:rsid w:val="009C311D"/>
    <w:rsid w:val="009C4EF1"/>
    <w:rsid w:val="009C4F38"/>
    <w:rsid w:val="009C56B0"/>
    <w:rsid w:val="009C5FD1"/>
    <w:rsid w:val="009C7DCD"/>
    <w:rsid w:val="009D00D1"/>
    <w:rsid w:val="009D084E"/>
    <w:rsid w:val="009D3545"/>
    <w:rsid w:val="009D5C85"/>
    <w:rsid w:val="009D75AD"/>
    <w:rsid w:val="009D7EAC"/>
    <w:rsid w:val="009E5274"/>
    <w:rsid w:val="009E5393"/>
    <w:rsid w:val="009E63FA"/>
    <w:rsid w:val="009E6CEF"/>
    <w:rsid w:val="009E702D"/>
    <w:rsid w:val="009E74F1"/>
    <w:rsid w:val="009E7730"/>
    <w:rsid w:val="009F010D"/>
    <w:rsid w:val="009F0B49"/>
    <w:rsid w:val="009F0F63"/>
    <w:rsid w:val="009F1BF9"/>
    <w:rsid w:val="009F31BF"/>
    <w:rsid w:val="009F4E0A"/>
    <w:rsid w:val="009F607F"/>
    <w:rsid w:val="009F6627"/>
    <w:rsid w:val="009F6920"/>
    <w:rsid w:val="00A018B0"/>
    <w:rsid w:val="00A01F62"/>
    <w:rsid w:val="00A024C2"/>
    <w:rsid w:val="00A02E19"/>
    <w:rsid w:val="00A038FC"/>
    <w:rsid w:val="00A03A35"/>
    <w:rsid w:val="00A04021"/>
    <w:rsid w:val="00A0793D"/>
    <w:rsid w:val="00A07C57"/>
    <w:rsid w:val="00A07CAE"/>
    <w:rsid w:val="00A10214"/>
    <w:rsid w:val="00A113E5"/>
    <w:rsid w:val="00A12121"/>
    <w:rsid w:val="00A12189"/>
    <w:rsid w:val="00A12AC8"/>
    <w:rsid w:val="00A13061"/>
    <w:rsid w:val="00A1411B"/>
    <w:rsid w:val="00A143D3"/>
    <w:rsid w:val="00A14D33"/>
    <w:rsid w:val="00A20ACC"/>
    <w:rsid w:val="00A213F4"/>
    <w:rsid w:val="00A2205F"/>
    <w:rsid w:val="00A24952"/>
    <w:rsid w:val="00A24E00"/>
    <w:rsid w:val="00A25FCE"/>
    <w:rsid w:val="00A26257"/>
    <w:rsid w:val="00A26AED"/>
    <w:rsid w:val="00A273AB"/>
    <w:rsid w:val="00A3025A"/>
    <w:rsid w:val="00A30289"/>
    <w:rsid w:val="00A30AB4"/>
    <w:rsid w:val="00A30F99"/>
    <w:rsid w:val="00A3130A"/>
    <w:rsid w:val="00A3227D"/>
    <w:rsid w:val="00A35B53"/>
    <w:rsid w:val="00A36333"/>
    <w:rsid w:val="00A37937"/>
    <w:rsid w:val="00A40FE4"/>
    <w:rsid w:val="00A4182B"/>
    <w:rsid w:val="00A41F7D"/>
    <w:rsid w:val="00A425F3"/>
    <w:rsid w:val="00A45D4D"/>
    <w:rsid w:val="00A467D8"/>
    <w:rsid w:val="00A47AE4"/>
    <w:rsid w:val="00A502D9"/>
    <w:rsid w:val="00A50911"/>
    <w:rsid w:val="00A528EB"/>
    <w:rsid w:val="00A52AE7"/>
    <w:rsid w:val="00A530D5"/>
    <w:rsid w:val="00A54F23"/>
    <w:rsid w:val="00A55653"/>
    <w:rsid w:val="00A56CC2"/>
    <w:rsid w:val="00A5733D"/>
    <w:rsid w:val="00A60B12"/>
    <w:rsid w:val="00A617EE"/>
    <w:rsid w:val="00A63014"/>
    <w:rsid w:val="00A63C48"/>
    <w:rsid w:val="00A64E19"/>
    <w:rsid w:val="00A668B3"/>
    <w:rsid w:val="00A70464"/>
    <w:rsid w:val="00A70F60"/>
    <w:rsid w:val="00A71C9E"/>
    <w:rsid w:val="00A71FEC"/>
    <w:rsid w:val="00A73757"/>
    <w:rsid w:val="00A7381A"/>
    <w:rsid w:val="00A761D2"/>
    <w:rsid w:val="00A76E3A"/>
    <w:rsid w:val="00A775CB"/>
    <w:rsid w:val="00A77A3F"/>
    <w:rsid w:val="00A80826"/>
    <w:rsid w:val="00A80DF5"/>
    <w:rsid w:val="00A81C86"/>
    <w:rsid w:val="00A81FA7"/>
    <w:rsid w:val="00A81FBF"/>
    <w:rsid w:val="00A82407"/>
    <w:rsid w:val="00A82E29"/>
    <w:rsid w:val="00A8463C"/>
    <w:rsid w:val="00A84B70"/>
    <w:rsid w:val="00A84C7A"/>
    <w:rsid w:val="00A84FBE"/>
    <w:rsid w:val="00A90A28"/>
    <w:rsid w:val="00A935D7"/>
    <w:rsid w:val="00A93AB0"/>
    <w:rsid w:val="00A955E5"/>
    <w:rsid w:val="00A971C8"/>
    <w:rsid w:val="00AA0874"/>
    <w:rsid w:val="00AA096E"/>
    <w:rsid w:val="00AA1DAC"/>
    <w:rsid w:val="00AA1E57"/>
    <w:rsid w:val="00AA1EB8"/>
    <w:rsid w:val="00AA2521"/>
    <w:rsid w:val="00AA34EF"/>
    <w:rsid w:val="00AA416C"/>
    <w:rsid w:val="00AA585D"/>
    <w:rsid w:val="00AA5CB7"/>
    <w:rsid w:val="00AA5F71"/>
    <w:rsid w:val="00AA74CA"/>
    <w:rsid w:val="00AB1A09"/>
    <w:rsid w:val="00AB21BF"/>
    <w:rsid w:val="00AB2CBB"/>
    <w:rsid w:val="00AB3F1D"/>
    <w:rsid w:val="00AB4E93"/>
    <w:rsid w:val="00AB72AD"/>
    <w:rsid w:val="00AC071E"/>
    <w:rsid w:val="00AC0CF1"/>
    <w:rsid w:val="00AC3776"/>
    <w:rsid w:val="00AC5472"/>
    <w:rsid w:val="00AC54BA"/>
    <w:rsid w:val="00AC56FC"/>
    <w:rsid w:val="00AC59DA"/>
    <w:rsid w:val="00AC65ED"/>
    <w:rsid w:val="00AC6B20"/>
    <w:rsid w:val="00AC72AD"/>
    <w:rsid w:val="00AC757F"/>
    <w:rsid w:val="00AD0EE0"/>
    <w:rsid w:val="00AD103C"/>
    <w:rsid w:val="00AD11B7"/>
    <w:rsid w:val="00AD18F7"/>
    <w:rsid w:val="00AD23F5"/>
    <w:rsid w:val="00AD5889"/>
    <w:rsid w:val="00AE00CE"/>
    <w:rsid w:val="00AE285C"/>
    <w:rsid w:val="00AE3355"/>
    <w:rsid w:val="00AE62AA"/>
    <w:rsid w:val="00AE7844"/>
    <w:rsid w:val="00AF0F2C"/>
    <w:rsid w:val="00AF1765"/>
    <w:rsid w:val="00AF1D10"/>
    <w:rsid w:val="00AF2ABA"/>
    <w:rsid w:val="00AF38DA"/>
    <w:rsid w:val="00AF3CD9"/>
    <w:rsid w:val="00AF7501"/>
    <w:rsid w:val="00B00721"/>
    <w:rsid w:val="00B00A72"/>
    <w:rsid w:val="00B00EA0"/>
    <w:rsid w:val="00B0274A"/>
    <w:rsid w:val="00B03E9B"/>
    <w:rsid w:val="00B0494A"/>
    <w:rsid w:val="00B04F99"/>
    <w:rsid w:val="00B04FB5"/>
    <w:rsid w:val="00B06D53"/>
    <w:rsid w:val="00B12470"/>
    <w:rsid w:val="00B1272B"/>
    <w:rsid w:val="00B12DDA"/>
    <w:rsid w:val="00B144CD"/>
    <w:rsid w:val="00B15835"/>
    <w:rsid w:val="00B1668A"/>
    <w:rsid w:val="00B17CE1"/>
    <w:rsid w:val="00B206B4"/>
    <w:rsid w:val="00B20C85"/>
    <w:rsid w:val="00B21C1C"/>
    <w:rsid w:val="00B21C69"/>
    <w:rsid w:val="00B2236F"/>
    <w:rsid w:val="00B235FE"/>
    <w:rsid w:val="00B23612"/>
    <w:rsid w:val="00B24600"/>
    <w:rsid w:val="00B24EAF"/>
    <w:rsid w:val="00B26DBE"/>
    <w:rsid w:val="00B30915"/>
    <w:rsid w:val="00B30E40"/>
    <w:rsid w:val="00B30E90"/>
    <w:rsid w:val="00B315B5"/>
    <w:rsid w:val="00B31ECC"/>
    <w:rsid w:val="00B33B43"/>
    <w:rsid w:val="00B3455F"/>
    <w:rsid w:val="00B362B2"/>
    <w:rsid w:val="00B37063"/>
    <w:rsid w:val="00B370BC"/>
    <w:rsid w:val="00B377B8"/>
    <w:rsid w:val="00B37DAE"/>
    <w:rsid w:val="00B40C1C"/>
    <w:rsid w:val="00B417EF"/>
    <w:rsid w:val="00B41E8D"/>
    <w:rsid w:val="00B459D8"/>
    <w:rsid w:val="00B45CEA"/>
    <w:rsid w:val="00B46C3F"/>
    <w:rsid w:val="00B4724D"/>
    <w:rsid w:val="00B50112"/>
    <w:rsid w:val="00B50BCD"/>
    <w:rsid w:val="00B53D64"/>
    <w:rsid w:val="00B55353"/>
    <w:rsid w:val="00B55B6A"/>
    <w:rsid w:val="00B568BC"/>
    <w:rsid w:val="00B56F86"/>
    <w:rsid w:val="00B664AB"/>
    <w:rsid w:val="00B672A9"/>
    <w:rsid w:val="00B70299"/>
    <w:rsid w:val="00B71869"/>
    <w:rsid w:val="00B73928"/>
    <w:rsid w:val="00B765E3"/>
    <w:rsid w:val="00B77231"/>
    <w:rsid w:val="00B80102"/>
    <w:rsid w:val="00B80734"/>
    <w:rsid w:val="00B80A94"/>
    <w:rsid w:val="00B80F50"/>
    <w:rsid w:val="00B8136F"/>
    <w:rsid w:val="00B815FE"/>
    <w:rsid w:val="00B8193C"/>
    <w:rsid w:val="00B82A15"/>
    <w:rsid w:val="00B82E6C"/>
    <w:rsid w:val="00B84B59"/>
    <w:rsid w:val="00B84E74"/>
    <w:rsid w:val="00B853F1"/>
    <w:rsid w:val="00B871A8"/>
    <w:rsid w:val="00B876EE"/>
    <w:rsid w:val="00B87EEB"/>
    <w:rsid w:val="00B9030B"/>
    <w:rsid w:val="00B9036A"/>
    <w:rsid w:val="00B90AE4"/>
    <w:rsid w:val="00B921A5"/>
    <w:rsid w:val="00B950F6"/>
    <w:rsid w:val="00B956AD"/>
    <w:rsid w:val="00B9635E"/>
    <w:rsid w:val="00B96B97"/>
    <w:rsid w:val="00BA17BB"/>
    <w:rsid w:val="00BA2898"/>
    <w:rsid w:val="00BA2D56"/>
    <w:rsid w:val="00BA30F3"/>
    <w:rsid w:val="00BA3490"/>
    <w:rsid w:val="00BA3BB8"/>
    <w:rsid w:val="00BA4894"/>
    <w:rsid w:val="00BA5764"/>
    <w:rsid w:val="00BA7C02"/>
    <w:rsid w:val="00BA7D41"/>
    <w:rsid w:val="00BA7EE7"/>
    <w:rsid w:val="00BB05E2"/>
    <w:rsid w:val="00BB2735"/>
    <w:rsid w:val="00BB2F3E"/>
    <w:rsid w:val="00BB5D5B"/>
    <w:rsid w:val="00BB6903"/>
    <w:rsid w:val="00BB6D53"/>
    <w:rsid w:val="00BC12F6"/>
    <w:rsid w:val="00BC14DF"/>
    <w:rsid w:val="00BC249C"/>
    <w:rsid w:val="00BC2808"/>
    <w:rsid w:val="00BC3AD4"/>
    <w:rsid w:val="00BC5BF9"/>
    <w:rsid w:val="00BC6998"/>
    <w:rsid w:val="00BC7D64"/>
    <w:rsid w:val="00BD0B47"/>
    <w:rsid w:val="00BD0D4B"/>
    <w:rsid w:val="00BD16F9"/>
    <w:rsid w:val="00BD1F42"/>
    <w:rsid w:val="00BD288E"/>
    <w:rsid w:val="00BD34E1"/>
    <w:rsid w:val="00BD37DD"/>
    <w:rsid w:val="00BD41E6"/>
    <w:rsid w:val="00BD4F40"/>
    <w:rsid w:val="00BD5336"/>
    <w:rsid w:val="00BD5C18"/>
    <w:rsid w:val="00BD5FBE"/>
    <w:rsid w:val="00BD6242"/>
    <w:rsid w:val="00BD62D4"/>
    <w:rsid w:val="00BD6698"/>
    <w:rsid w:val="00BD69F7"/>
    <w:rsid w:val="00BD6DE0"/>
    <w:rsid w:val="00BD73DF"/>
    <w:rsid w:val="00BE1ABC"/>
    <w:rsid w:val="00BE356F"/>
    <w:rsid w:val="00BE42D7"/>
    <w:rsid w:val="00BE4797"/>
    <w:rsid w:val="00BE5068"/>
    <w:rsid w:val="00BE5385"/>
    <w:rsid w:val="00BE60E7"/>
    <w:rsid w:val="00BE6A36"/>
    <w:rsid w:val="00BE6AE6"/>
    <w:rsid w:val="00BE76FC"/>
    <w:rsid w:val="00BE7B16"/>
    <w:rsid w:val="00BF00E0"/>
    <w:rsid w:val="00BF0399"/>
    <w:rsid w:val="00BF361F"/>
    <w:rsid w:val="00BF4B36"/>
    <w:rsid w:val="00BF5409"/>
    <w:rsid w:val="00BF5550"/>
    <w:rsid w:val="00BF5CD4"/>
    <w:rsid w:val="00BF5F58"/>
    <w:rsid w:val="00BF6C0D"/>
    <w:rsid w:val="00BF6E3A"/>
    <w:rsid w:val="00C0007B"/>
    <w:rsid w:val="00C02154"/>
    <w:rsid w:val="00C0269A"/>
    <w:rsid w:val="00C03EB1"/>
    <w:rsid w:val="00C048F3"/>
    <w:rsid w:val="00C055AE"/>
    <w:rsid w:val="00C10263"/>
    <w:rsid w:val="00C1112A"/>
    <w:rsid w:val="00C11A23"/>
    <w:rsid w:val="00C1255D"/>
    <w:rsid w:val="00C12FE4"/>
    <w:rsid w:val="00C13CAE"/>
    <w:rsid w:val="00C14B52"/>
    <w:rsid w:val="00C150AF"/>
    <w:rsid w:val="00C17A78"/>
    <w:rsid w:val="00C20568"/>
    <w:rsid w:val="00C22284"/>
    <w:rsid w:val="00C22635"/>
    <w:rsid w:val="00C24691"/>
    <w:rsid w:val="00C30348"/>
    <w:rsid w:val="00C308DE"/>
    <w:rsid w:val="00C31045"/>
    <w:rsid w:val="00C31AC2"/>
    <w:rsid w:val="00C31FE9"/>
    <w:rsid w:val="00C32209"/>
    <w:rsid w:val="00C32A6D"/>
    <w:rsid w:val="00C33A9A"/>
    <w:rsid w:val="00C347C2"/>
    <w:rsid w:val="00C349A3"/>
    <w:rsid w:val="00C34B16"/>
    <w:rsid w:val="00C34F85"/>
    <w:rsid w:val="00C35BC5"/>
    <w:rsid w:val="00C367C2"/>
    <w:rsid w:val="00C37C28"/>
    <w:rsid w:val="00C37CC9"/>
    <w:rsid w:val="00C402E5"/>
    <w:rsid w:val="00C417F0"/>
    <w:rsid w:val="00C41831"/>
    <w:rsid w:val="00C41990"/>
    <w:rsid w:val="00C42607"/>
    <w:rsid w:val="00C426A4"/>
    <w:rsid w:val="00C4338F"/>
    <w:rsid w:val="00C43A8B"/>
    <w:rsid w:val="00C44C7E"/>
    <w:rsid w:val="00C457D1"/>
    <w:rsid w:val="00C45D48"/>
    <w:rsid w:val="00C475E7"/>
    <w:rsid w:val="00C502EB"/>
    <w:rsid w:val="00C51A49"/>
    <w:rsid w:val="00C52A42"/>
    <w:rsid w:val="00C536A2"/>
    <w:rsid w:val="00C55562"/>
    <w:rsid w:val="00C55CDE"/>
    <w:rsid w:val="00C613D4"/>
    <w:rsid w:val="00C6212B"/>
    <w:rsid w:val="00C646D3"/>
    <w:rsid w:val="00C648FD"/>
    <w:rsid w:val="00C65D4F"/>
    <w:rsid w:val="00C660E6"/>
    <w:rsid w:val="00C6642A"/>
    <w:rsid w:val="00C67F46"/>
    <w:rsid w:val="00C7084A"/>
    <w:rsid w:val="00C7096E"/>
    <w:rsid w:val="00C70973"/>
    <w:rsid w:val="00C71667"/>
    <w:rsid w:val="00C72036"/>
    <w:rsid w:val="00C72040"/>
    <w:rsid w:val="00C72839"/>
    <w:rsid w:val="00C73863"/>
    <w:rsid w:val="00C76035"/>
    <w:rsid w:val="00C77150"/>
    <w:rsid w:val="00C800BF"/>
    <w:rsid w:val="00C80515"/>
    <w:rsid w:val="00C812B1"/>
    <w:rsid w:val="00C8372E"/>
    <w:rsid w:val="00C85086"/>
    <w:rsid w:val="00C855DA"/>
    <w:rsid w:val="00C86C67"/>
    <w:rsid w:val="00C873F6"/>
    <w:rsid w:val="00C87ECC"/>
    <w:rsid w:val="00C924DE"/>
    <w:rsid w:val="00C93B0B"/>
    <w:rsid w:val="00C95FF0"/>
    <w:rsid w:val="00C96D6F"/>
    <w:rsid w:val="00C97597"/>
    <w:rsid w:val="00CA1EF4"/>
    <w:rsid w:val="00CA305D"/>
    <w:rsid w:val="00CA4CCF"/>
    <w:rsid w:val="00CA5762"/>
    <w:rsid w:val="00CA60FD"/>
    <w:rsid w:val="00CA67B7"/>
    <w:rsid w:val="00CA7357"/>
    <w:rsid w:val="00CB0567"/>
    <w:rsid w:val="00CB0CC2"/>
    <w:rsid w:val="00CB34C2"/>
    <w:rsid w:val="00CB6219"/>
    <w:rsid w:val="00CB644D"/>
    <w:rsid w:val="00CB7425"/>
    <w:rsid w:val="00CC071C"/>
    <w:rsid w:val="00CC0DE7"/>
    <w:rsid w:val="00CC1608"/>
    <w:rsid w:val="00CC3120"/>
    <w:rsid w:val="00CC53DD"/>
    <w:rsid w:val="00CC5CD2"/>
    <w:rsid w:val="00CC7FB2"/>
    <w:rsid w:val="00CD16AA"/>
    <w:rsid w:val="00CD21D3"/>
    <w:rsid w:val="00CD43AF"/>
    <w:rsid w:val="00CD48DB"/>
    <w:rsid w:val="00CD5A04"/>
    <w:rsid w:val="00CD5B61"/>
    <w:rsid w:val="00CD5DA3"/>
    <w:rsid w:val="00CD6F0E"/>
    <w:rsid w:val="00CD7BD6"/>
    <w:rsid w:val="00CE134B"/>
    <w:rsid w:val="00CE1D1A"/>
    <w:rsid w:val="00CE3ABE"/>
    <w:rsid w:val="00CE3D2A"/>
    <w:rsid w:val="00CE4170"/>
    <w:rsid w:val="00CE62CD"/>
    <w:rsid w:val="00CE67FA"/>
    <w:rsid w:val="00CF22FF"/>
    <w:rsid w:val="00CF3791"/>
    <w:rsid w:val="00CF38DC"/>
    <w:rsid w:val="00CF6ADD"/>
    <w:rsid w:val="00D029C2"/>
    <w:rsid w:val="00D0437F"/>
    <w:rsid w:val="00D06863"/>
    <w:rsid w:val="00D07886"/>
    <w:rsid w:val="00D0789F"/>
    <w:rsid w:val="00D10A1D"/>
    <w:rsid w:val="00D116D1"/>
    <w:rsid w:val="00D11C68"/>
    <w:rsid w:val="00D129A8"/>
    <w:rsid w:val="00D129E3"/>
    <w:rsid w:val="00D12D05"/>
    <w:rsid w:val="00D14AAE"/>
    <w:rsid w:val="00D14BF4"/>
    <w:rsid w:val="00D157E0"/>
    <w:rsid w:val="00D15DC0"/>
    <w:rsid w:val="00D168FA"/>
    <w:rsid w:val="00D17C6E"/>
    <w:rsid w:val="00D21935"/>
    <w:rsid w:val="00D22D56"/>
    <w:rsid w:val="00D25CCC"/>
    <w:rsid w:val="00D302BF"/>
    <w:rsid w:val="00D31AF6"/>
    <w:rsid w:val="00D32765"/>
    <w:rsid w:val="00D3323D"/>
    <w:rsid w:val="00D34883"/>
    <w:rsid w:val="00D356E3"/>
    <w:rsid w:val="00D35D0D"/>
    <w:rsid w:val="00D36A7B"/>
    <w:rsid w:val="00D408AD"/>
    <w:rsid w:val="00D40C76"/>
    <w:rsid w:val="00D41196"/>
    <w:rsid w:val="00D41B55"/>
    <w:rsid w:val="00D4254D"/>
    <w:rsid w:val="00D435F7"/>
    <w:rsid w:val="00D441B1"/>
    <w:rsid w:val="00D459D5"/>
    <w:rsid w:val="00D45BFB"/>
    <w:rsid w:val="00D466A3"/>
    <w:rsid w:val="00D47C72"/>
    <w:rsid w:val="00D47DF4"/>
    <w:rsid w:val="00D520E6"/>
    <w:rsid w:val="00D52157"/>
    <w:rsid w:val="00D52D70"/>
    <w:rsid w:val="00D53810"/>
    <w:rsid w:val="00D54163"/>
    <w:rsid w:val="00D54363"/>
    <w:rsid w:val="00D54B86"/>
    <w:rsid w:val="00D554FD"/>
    <w:rsid w:val="00D558AC"/>
    <w:rsid w:val="00D568FD"/>
    <w:rsid w:val="00D600AF"/>
    <w:rsid w:val="00D602E9"/>
    <w:rsid w:val="00D608AB"/>
    <w:rsid w:val="00D61164"/>
    <w:rsid w:val="00D62527"/>
    <w:rsid w:val="00D62E1B"/>
    <w:rsid w:val="00D63A51"/>
    <w:rsid w:val="00D640C0"/>
    <w:rsid w:val="00D648F0"/>
    <w:rsid w:val="00D65906"/>
    <w:rsid w:val="00D66845"/>
    <w:rsid w:val="00D6702A"/>
    <w:rsid w:val="00D6711E"/>
    <w:rsid w:val="00D6743C"/>
    <w:rsid w:val="00D7023F"/>
    <w:rsid w:val="00D70D14"/>
    <w:rsid w:val="00D715BA"/>
    <w:rsid w:val="00D7211A"/>
    <w:rsid w:val="00D72C01"/>
    <w:rsid w:val="00D742EC"/>
    <w:rsid w:val="00D76654"/>
    <w:rsid w:val="00D76C49"/>
    <w:rsid w:val="00D77D8C"/>
    <w:rsid w:val="00D80A0D"/>
    <w:rsid w:val="00D81A3B"/>
    <w:rsid w:val="00D81C30"/>
    <w:rsid w:val="00D87E6E"/>
    <w:rsid w:val="00D93E95"/>
    <w:rsid w:val="00D94676"/>
    <w:rsid w:val="00D94A23"/>
    <w:rsid w:val="00D94BE3"/>
    <w:rsid w:val="00D94C34"/>
    <w:rsid w:val="00D95041"/>
    <w:rsid w:val="00D95996"/>
    <w:rsid w:val="00D97B67"/>
    <w:rsid w:val="00D97B8D"/>
    <w:rsid w:val="00DA0346"/>
    <w:rsid w:val="00DA3552"/>
    <w:rsid w:val="00DA4AC5"/>
    <w:rsid w:val="00DB13E0"/>
    <w:rsid w:val="00DB1640"/>
    <w:rsid w:val="00DB2314"/>
    <w:rsid w:val="00DB43E6"/>
    <w:rsid w:val="00DB4459"/>
    <w:rsid w:val="00DB618B"/>
    <w:rsid w:val="00DB7399"/>
    <w:rsid w:val="00DB7B01"/>
    <w:rsid w:val="00DC0B0D"/>
    <w:rsid w:val="00DC0F8B"/>
    <w:rsid w:val="00DC2124"/>
    <w:rsid w:val="00DC2E53"/>
    <w:rsid w:val="00DC2E80"/>
    <w:rsid w:val="00DC3138"/>
    <w:rsid w:val="00DC3241"/>
    <w:rsid w:val="00DC3329"/>
    <w:rsid w:val="00DC41AA"/>
    <w:rsid w:val="00DC42AA"/>
    <w:rsid w:val="00DC5254"/>
    <w:rsid w:val="00DC5F2E"/>
    <w:rsid w:val="00DC6B86"/>
    <w:rsid w:val="00DC7721"/>
    <w:rsid w:val="00DD0A10"/>
    <w:rsid w:val="00DD1A19"/>
    <w:rsid w:val="00DD1BE6"/>
    <w:rsid w:val="00DD255E"/>
    <w:rsid w:val="00DD2926"/>
    <w:rsid w:val="00DD2DDF"/>
    <w:rsid w:val="00DD3029"/>
    <w:rsid w:val="00DD456F"/>
    <w:rsid w:val="00DD4AE6"/>
    <w:rsid w:val="00DD59FB"/>
    <w:rsid w:val="00DD5BB8"/>
    <w:rsid w:val="00DD7297"/>
    <w:rsid w:val="00DD7939"/>
    <w:rsid w:val="00DE0B17"/>
    <w:rsid w:val="00DE1B08"/>
    <w:rsid w:val="00DE2121"/>
    <w:rsid w:val="00DE216E"/>
    <w:rsid w:val="00DE27F2"/>
    <w:rsid w:val="00DE341C"/>
    <w:rsid w:val="00DE3964"/>
    <w:rsid w:val="00DE485A"/>
    <w:rsid w:val="00DE5A95"/>
    <w:rsid w:val="00DE604D"/>
    <w:rsid w:val="00DE73B2"/>
    <w:rsid w:val="00DE73B5"/>
    <w:rsid w:val="00DE768D"/>
    <w:rsid w:val="00DF26BC"/>
    <w:rsid w:val="00DF4AA6"/>
    <w:rsid w:val="00DF4E23"/>
    <w:rsid w:val="00DF59B0"/>
    <w:rsid w:val="00DF6C5B"/>
    <w:rsid w:val="00DF6CF7"/>
    <w:rsid w:val="00E00DD8"/>
    <w:rsid w:val="00E0113B"/>
    <w:rsid w:val="00E019CE"/>
    <w:rsid w:val="00E02A44"/>
    <w:rsid w:val="00E03397"/>
    <w:rsid w:val="00E045E3"/>
    <w:rsid w:val="00E0511B"/>
    <w:rsid w:val="00E061DD"/>
    <w:rsid w:val="00E0640F"/>
    <w:rsid w:val="00E0687F"/>
    <w:rsid w:val="00E06AFD"/>
    <w:rsid w:val="00E06DD3"/>
    <w:rsid w:val="00E07C9F"/>
    <w:rsid w:val="00E10EBA"/>
    <w:rsid w:val="00E10F8D"/>
    <w:rsid w:val="00E1103E"/>
    <w:rsid w:val="00E113BF"/>
    <w:rsid w:val="00E11811"/>
    <w:rsid w:val="00E12A8E"/>
    <w:rsid w:val="00E1355B"/>
    <w:rsid w:val="00E1629C"/>
    <w:rsid w:val="00E16981"/>
    <w:rsid w:val="00E16DEA"/>
    <w:rsid w:val="00E17C01"/>
    <w:rsid w:val="00E2183F"/>
    <w:rsid w:val="00E21CEF"/>
    <w:rsid w:val="00E225CD"/>
    <w:rsid w:val="00E22EA9"/>
    <w:rsid w:val="00E2304E"/>
    <w:rsid w:val="00E2415E"/>
    <w:rsid w:val="00E253D6"/>
    <w:rsid w:val="00E26DC4"/>
    <w:rsid w:val="00E26FFA"/>
    <w:rsid w:val="00E3022C"/>
    <w:rsid w:val="00E3039A"/>
    <w:rsid w:val="00E320EC"/>
    <w:rsid w:val="00E321A0"/>
    <w:rsid w:val="00E363F1"/>
    <w:rsid w:val="00E37D6E"/>
    <w:rsid w:val="00E41731"/>
    <w:rsid w:val="00E43CF3"/>
    <w:rsid w:val="00E4433A"/>
    <w:rsid w:val="00E44BA4"/>
    <w:rsid w:val="00E4552C"/>
    <w:rsid w:val="00E45906"/>
    <w:rsid w:val="00E45A08"/>
    <w:rsid w:val="00E4676A"/>
    <w:rsid w:val="00E4702E"/>
    <w:rsid w:val="00E470B8"/>
    <w:rsid w:val="00E50EF1"/>
    <w:rsid w:val="00E543D7"/>
    <w:rsid w:val="00E555B2"/>
    <w:rsid w:val="00E55F71"/>
    <w:rsid w:val="00E5607D"/>
    <w:rsid w:val="00E56F89"/>
    <w:rsid w:val="00E56FD4"/>
    <w:rsid w:val="00E573EF"/>
    <w:rsid w:val="00E637CD"/>
    <w:rsid w:val="00E647D7"/>
    <w:rsid w:val="00E6581D"/>
    <w:rsid w:val="00E665D9"/>
    <w:rsid w:val="00E66FD9"/>
    <w:rsid w:val="00E672E3"/>
    <w:rsid w:val="00E6782B"/>
    <w:rsid w:val="00E725CC"/>
    <w:rsid w:val="00E739DD"/>
    <w:rsid w:val="00E77AF0"/>
    <w:rsid w:val="00E80794"/>
    <w:rsid w:val="00E86AC1"/>
    <w:rsid w:val="00E90A14"/>
    <w:rsid w:val="00E911F0"/>
    <w:rsid w:val="00E914C3"/>
    <w:rsid w:val="00E92EA6"/>
    <w:rsid w:val="00E93C89"/>
    <w:rsid w:val="00E94D0F"/>
    <w:rsid w:val="00E95884"/>
    <w:rsid w:val="00E974C8"/>
    <w:rsid w:val="00EA099E"/>
    <w:rsid w:val="00EA1976"/>
    <w:rsid w:val="00EA2661"/>
    <w:rsid w:val="00EA4AD8"/>
    <w:rsid w:val="00EA5005"/>
    <w:rsid w:val="00EA5120"/>
    <w:rsid w:val="00EA5299"/>
    <w:rsid w:val="00EA6754"/>
    <w:rsid w:val="00EB046A"/>
    <w:rsid w:val="00EB095F"/>
    <w:rsid w:val="00EB0B45"/>
    <w:rsid w:val="00EB3568"/>
    <w:rsid w:val="00EB3E99"/>
    <w:rsid w:val="00EB41CD"/>
    <w:rsid w:val="00EB4E3C"/>
    <w:rsid w:val="00EB5D64"/>
    <w:rsid w:val="00EC0B7E"/>
    <w:rsid w:val="00EC0D6C"/>
    <w:rsid w:val="00EC13FD"/>
    <w:rsid w:val="00EC140D"/>
    <w:rsid w:val="00EC2187"/>
    <w:rsid w:val="00EC2374"/>
    <w:rsid w:val="00EC28AA"/>
    <w:rsid w:val="00EC388B"/>
    <w:rsid w:val="00EC468B"/>
    <w:rsid w:val="00EC4BD5"/>
    <w:rsid w:val="00EC5DFE"/>
    <w:rsid w:val="00EC6797"/>
    <w:rsid w:val="00EC7A80"/>
    <w:rsid w:val="00ED2C6C"/>
    <w:rsid w:val="00ED40A2"/>
    <w:rsid w:val="00ED54BC"/>
    <w:rsid w:val="00ED5652"/>
    <w:rsid w:val="00ED59E4"/>
    <w:rsid w:val="00ED6D9C"/>
    <w:rsid w:val="00ED7629"/>
    <w:rsid w:val="00EE0857"/>
    <w:rsid w:val="00EE11CD"/>
    <w:rsid w:val="00EE14BC"/>
    <w:rsid w:val="00EE297E"/>
    <w:rsid w:val="00EE3621"/>
    <w:rsid w:val="00EE396A"/>
    <w:rsid w:val="00EE67A5"/>
    <w:rsid w:val="00EE7C6D"/>
    <w:rsid w:val="00EF0ADE"/>
    <w:rsid w:val="00EF107E"/>
    <w:rsid w:val="00EF167C"/>
    <w:rsid w:val="00EF3F48"/>
    <w:rsid w:val="00EF4646"/>
    <w:rsid w:val="00EF4AAD"/>
    <w:rsid w:val="00EF4DE3"/>
    <w:rsid w:val="00EF70D5"/>
    <w:rsid w:val="00F02003"/>
    <w:rsid w:val="00F02042"/>
    <w:rsid w:val="00F02532"/>
    <w:rsid w:val="00F025B6"/>
    <w:rsid w:val="00F028E4"/>
    <w:rsid w:val="00F04BC2"/>
    <w:rsid w:val="00F058D0"/>
    <w:rsid w:val="00F0689C"/>
    <w:rsid w:val="00F06AB5"/>
    <w:rsid w:val="00F115C2"/>
    <w:rsid w:val="00F1188C"/>
    <w:rsid w:val="00F12D9E"/>
    <w:rsid w:val="00F13CBA"/>
    <w:rsid w:val="00F13FB9"/>
    <w:rsid w:val="00F13FFB"/>
    <w:rsid w:val="00F14AB0"/>
    <w:rsid w:val="00F14B10"/>
    <w:rsid w:val="00F16891"/>
    <w:rsid w:val="00F17115"/>
    <w:rsid w:val="00F1721E"/>
    <w:rsid w:val="00F177F0"/>
    <w:rsid w:val="00F1797A"/>
    <w:rsid w:val="00F17B62"/>
    <w:rsid w:val="00F17F6A"/>
    <w:rsid w:val="00F21D77"/>
    <w:rsid w:val="00F222BA"/>
    <w:rsid w:val="00F225F6"/>
    <w:rsid w:val="00F22822"/>
    <w:rsid w:val="00F22CEA"/>
    <w:rsid w:val="00F240C7"/>
    <w:rsid w:val="00F244E0"/>
    <w:rsid w:val="00F252E7"/>
    <w:rsid w:val="00F25842"/>
    <w:rsid w:val="00F26209"/>
    <w:rsid w:val="00F26AA9"/>
    <w:rsid w:val="00F276CC"/>
    <w:rsid w:val="00F27D5D"/>
    <w:rsid w:val="00F30197"/>
    <w:rsid w:val="00F30D83"/>
    <w:rsid w:val="00F311FC"/>
    <w:rsid w:val="00F32DAE"/>
    <w:rsid w:val="00F32ED2"/>
    <w:rsid w:val="00F332F8"/>
    <w:rsid w:val="00F336D9"/>
    <w:rsid w:val="00F33D1F"/>
    <w:rsid w:val="00F35269"/>
    <w:rsid w:val="00F35509"/>
    <w:rsid w:val="00F373A8"/>
    <w:rsid w:val="00F40621"/>
    <w:rsid w:val="00F40826"/>
    <w:rsid w:val="00F43A3C"/>
    <w:rsid w:val="00F4481D"/>
    <w:rsid w:val="00F45FB2"/>
    <w:rsid w:val="00F46D9D"/>
    <w:rsid w:val="00F51F66"/>
    <w:rsid w:val="00F52AE1"/>
    <w:rsid w:val="00F56072"/>
    <w:rsid w:val="00F56DE6"/>
    <w:rsid w:val="00F57772"/>
    <w:rsid w:val="00F57BC2"/>
    <w:rsid w:val="00F60BB4"/>
    <w:rsid w:val="00F61047"/>
    <w:rsid w:val="00F6138F"/>
    <w:rsid w:val="00F6174C"/>
    <w:rsid w:val="00F627BA"/>
    <w:rsid w:val="00F63294"/>
    <w:rsid w:val="00F6572A"/>
    <w:rsid w:val="00F65EB1"/>
    <w:rsid w:val="00F661B1"/>
    <w:rsid w:val="00F661F1"/>
    <w:rsid w:val="00F67205"/>
    <w:rsid w:val="00F67583"/>
    <w:rsid w:val="00F703AD"/>
    <w:rsid w:val="00F70523"/>
    <w:rsid w:val="00F70771"/>
    <w:rsid w:val="00F70EF0"/>
    <w:rsid w:val="00F7147D"/>
    <w:rsid w:val="00F7273A"/>
    <w:rsid w:val="00F72E07"/>
    <w:rsid w:val="00F72E3A"/>
    <w:rsid w:val="00F759E7"/>
    <w:rsid w:val="00F768B5"/>
    <w:rsid w:val="00F76B6B"/>
    <w:rsid w:val="00F7798C"/>
    <w:rsid w:val="00F81836"/>
    <w:rsid w:val="00F818A6"/>
    <w:rsid w:val="00F82A9A"/>
    <w:rsid w:val="00F836F9"/>
    <w:rsid w:val="00F83D59"/>
    <w:rsid w:val="00F83DE3"/>
    <w:rsid w:val="00F84993"/>
    <w:rsid w:val="00F85606"/>
    <w:rsid w:val="00F85C58"/>
    <w:rsid w:val="00F86F3E"/>
    <w:rsid w:val="00F907D2"/>
    <w:rsid w:val="00F90BC0"/>
    <w:rsid w:val="00F960E5"/>
    <w:rsid w:val="00F962DE"/>
    <w:rsid w:val="00F9640D"/>
    <w:rsid w:val="00F969B3"/>
    <w:rsid w:val="00F96DFE"/>
    <w:rsid w:val="00F97076"/>
    <w:rsid w:val="00F97125"/>
    <w:rsid w:val="00FA179E"/>
    <w:rsid w:val="00FA17CB"/>
    <w:rsid w:val="00FA1DA8"/>
    <w:rsid w:val="00FA2F06"/>
    <w:rsid w:val="00FA3FC5"/>
    <w:rsid w:val="00FA48FE"/>
    <w:rsid w:val="00FA4912"/>
    <w:rsid w:val="00FA4B2A"/>
    <w:rsid w:val="00FA4F65"/>
    <w:rsid w:val="00FA4FB1"/>
    <w:rsid w:val="00FA5EFE"/>
    <w:rsid w:val="00FA5FF2"/>
    <w:rsid w:val="00FA730A"/>
    <w:rsid w:val="00FA75CC"/>
    <w:rsid w:val="00FA7DEF"/>
    <w:rsid w:val="00FB16BB"/>
    <w:rsid w:val="00FB1F7E"/>
    <w:rsid w:val="00FB28D3"/>
    <w:rsid w:val="00FB2B09"/>
    <w:rsid w:val="00FB2D28"/>
    <w:rsid w:val="00FB3BB2"/>
    <w:rsid w:val="00FB4C0F"/>
    <w:rsid w:val="00FB4FEA"/>
    <w:rsid w:val="00FB6256"/>
    <w:rsid w:val="00FC1F23"/>
    <w:rsid w:val="00FC1F49"/>
    <w:rsid w:val="00FC2B49"/>
    <w:rsid w:val="00FC31D8"/>
    <w:rsid w:val="00FC3A4A"/>
    <w:rsid w:val="00FC59C7"/>
    <w:rsid w:val="00FC7E62"/>
    <w:rsid w:val="00FD0A6B"/>
    <w:rsid w:val="00FD1240"/>
    <w:rsid w:val="00FD27E4"/>
    <w:rsid w:val="00FD31F6"/>
    <w:rsid w:val="00FD4FAB"/>
    <w:rsid w:val="00FD5581"/>
    <w:rsid w:val="00FD62C2"/>
    <w:rsid w:val="00FD6A70"/>
    <w:rsid w:val="00FD7983"/>
    <w:rsid w:val="00FE2815"/>
    <w:rsid w:val="00FE3971"/>
    <w:rsid w:val="00FE4397"/>
    <w:rsid w:val="00FE521F"/>
    <w:rsid w:val="00FE5540"/>
    <w:rsid w:val="00FF2669"/>
    <w:rsid w:val="00FF4866"/>
    <w:rsid w:val="00FF6D66"/>
    <w:rsid w:val="00FF7A34"/>
  </w:rsids>
  <m:mathPr>
    <m:mathFont m:val="Cambria Math"/>
    <m:brkBin m:val="before"/>
    <m:brkBinSub m:val="--"/>
    <m:smallFrac m:val="0"/>
    <m:dispDef/>
    <m:lMargin m:val="0"/>
    <m:rMargin m:val="0"/>
    <m:defJc m:val="centerGroup"/>
    <m:wrapIndent m:val="1440"/>
    <m:intLim m:val="subSup"/>
    <m:naryLim m:val="undOvr"/>
  </m:mathPr>
  <w:themeFontLang w:val="de-DE"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99329"/>
    <o:shapelayout v:ext="edit">
      <o:idmap v:ext="edit" data="1"/>
    </o:shapelayout>
  </w:shapeDefaults>
  <w:decimalSymbol w:val=","/>
  <w:listSeparator w:val=";"/>
  <w14:docId w14:val="3AB64CC9"/>
  <w14:defaultImageDpi w14:val="330"/>
  <w15:docId w15:val="{444788B7-BD9C-4E85-9539-E9211D175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6581D"/>
    <w:pPr>
      <w:jc w:val="both"/>
    </w:pPr>
    <w:rPr>
      <w:rFonts w:ascii="Times New Roman" w:hAnsi="Times New Roman"/>
      <w:sz w:val="28"/>
    </w:rPr>
  </w:style>
  <w:style w:type="paragraph" w:styleId="berschrift1">
    <w:name w:val="heading 1"/>
    <w:basedOn w:val="Standard"/>
    <w:next w:val="Standard"/>
    <w:link w:val="berschrift1Zchn"/>
    <w:uiPriority w:val="9"/>
    <w:qFormat/>
    <w:rsid w:val="00A45D4D"/>
    <w:pPr>
      <w:keepNext/>
      <w:keepLines/>
      <w:pageBreakBefore/>
      <w:numPr>
        <w:numId w:val="3"/>
      </w:numPr>
      <w:suppressLineNumbers/>
      <w:tabs>
        <w:tab w:val="left" w:pos="1134"/>
      </w:tabs>
      <w:suppressAutoHyphens/>
      <w:spacing w:before="600" w:after="360" w:line="240" w:lineRule="auto"/>
      <w:ind w:left="1134" w:hanging="1134"/>
      <w:jc w:val="left"/>
      <w:outlineLvl w:val="0"/>
    </w:pPr>
    <w:rPr>
      <w:rFonts w:asciiTheme="minorHAnsi" w:hAnsiTheme="minorHAnsi"/>
      <w:b/>
      <w:sz w:val="50"/>
    </w:rPr>
  </w:style>
  <w:style w:type="paragraph" w:styleId="berschrift2">
    <w:name w:val="heading 2"/>
    <w:basedOn w:val="Standard"/>
    <w:next w:val="Standard"/>
    <w:link w:val="berschrift2Zchn"/>
    <w:uiPriority w:val="9"/>
    <w:unhideWhenUsed/>
    <w:qFormat/>
    <w:rsid w:val="00EF3F48"/>
    <w:pPr>
      <w:keepNext/>
      <w:keepLines/>
      <w:numPr>
        <w:ilvl w:val="1"/>
        <w:numId w:val="3"/>
      </w:numPr>
      <w:suppressLineNumbers/>
      <w:tabs>
        <w:tab w:val="left" w:pos="1134"/>
      </w:tabs>
      <w:suppressAutoHyphens/>
      <w:spacing w:before="480" w:after="300" w:line="240" w:lineRule="auto"/>
      <w:ind w:left="1134" w:hanging="1134"/>
      <w:jc w:val="left"/>
      <w:outlineLvl w:val="1"/>
    </w:pPr>
    <w:rPr>
      <w:rFonts w:asciiTheme="minorHAnsi" w:hAnsiTheme="minorHAnsi"/>
      <w:b/>
      <w:sz w:val="40"/>
    </w:rPr>
  </w:style>
  <w:style w:type="paragraph" w:styleId="berschrift3">
    <w:name w:val="heading 3"/>
    <w:basedOn w:val="Standard"/>
    <w:next w:val="Standard"/>
    <w:link w:val="berschrift3Zchn"/>
    <w:uiPriority w:val="9"/>
    <w:unhideWhenUsed/>
    <w:qFormat/>
    <w:rsid w:val="00681150"/>
    <w:pPr>
      <w:keepNext/>
      <w:keepLines/>
      <w:numPr>
        <w:ilvl w:val="2"/>
        <w:numId w:val="3"/>
      </w:numPr>
      <w:suppressLineNumbers/>
      <w:tabs>
        <w:tab w:val="left" w:pos="1134"/>
      </w:tabs>
      <w:suppressAutoHyphens/>
      <w:spacing w:before="360" w:after="240" w:line="240" w:lineRule="auto"/>
      <w:ind w:left="1134" w:hanging="1134"/>
      <w:jc w:val="left"/>
      <w:outlineLvl w:val="2"/>
    </w:pPr>
    <w:rPr>
      <w:rFonts w:asciiTheme="minorHAnsi" w:hAnsiTheme="minorHAnsi"/>
      <w:b/>
      <w:sz w:val="34"/>
    </w:rPr>
  </w:style>
  <w:style w:type="paragraph" w:styleId="berschrift4">
    <w:name w:val="heading 4"/>
    <w:basedOn w:val="Standard"/>
    <w:next w:val="Standard"/>
    <w:link w:val="berschrift4Zchn"/>
    <w:uiPriority w:val="9"/>
    <w:unhideWhenUsed/>
    <w:qFormat/>
    <w:rsid w:val="00A45D4D"/>
    <w:pPr>
      <w:keepNext/>
      <w:numPr>
        <w:ilvl w:val="3"/>
        <w:numId w:val="3"/>
      </w:numPr>
      <w:tabs>
        <w:tab w:val="left" w:pos="1134"/>
      </w:tabs>
      <w:suppressAutoHyphens/>
      <w:spacing w:before="200" w:after="120"/>
      <w:ind w:left="1134" w:hanging="1134"/>
      <w:jc w:val="left"/>
      <w:outlineLvl w:val="3"/>
    </w:pPr>
    <w:rPr>
      <w:rFonts w:asciiTheme="minorHAnsi" w:hAnsiTheme="minorHAnsi"/>
      <w:b/>
    </w:rPr>
  </w:style>
  <w:style w:type="paragraph" w:styleId="berschrift5">
    <w:name w:val="heading 5"/>
    <w:basedOn w:val="berschrift4"/>
    <w:next w:val="Standard"/>
    <w:link w:val="berschrift5Zchn"/>
    <w:uiPriority w:val="9"/>
    <w:unhideWhenUsed/>
    <w:qFormat/>
    <w:rsid w:val="0081315B"/>
    <w:pPr>
      <w:keepLines/>
      <w:numPr>
        <w:ilvl w:val="4"/>
      </w:numPr>
      <w:spacing w:after="0"/>
      <w:outlineLvl w:val="4"/>
    </w:pPr>
    <w:rPr>
      <w:rFonts w:asciiTheme="majorHAnsi" w:eastAsiaTheme="majorEastAsia" w:hAnsiTheme="majorHAnsi" w:cstheme="majorBidi"/>
    </w:rPr>
  </w:style>
  <w:style w:type="paragraph" w:styleId="berschrift6">
    <w:name w:val="heading 6"/>
    <w:basedOn w:val="Standard"/>
    <w:next w:val="Standard"/>
    <w:link w:val="berschrift6Zchn"/>
    <w:uiPriority w:val="9"/>
    <w:semiHidden/>
    <w:unhideWhenUsed/>
    <w:qFormat/>
    <w:rsid w:val="008C7A66"/>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8C7A66"/>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8C7A66"/>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8C7A66"/>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AB2C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elblatt">
    <w:name w:val="Titelblatt"/>
    <w:basedOn w:val="Standard"/>
    <w:uiPriority w:val="99"/>
    <w:semiHidden/>
    <w:rsid w:val="00095685"/>
    <w:pPr>
      <w:keepNext/>
      <w:keepLines/>
      <w:suppressLineNumbers/>
      <w:spacing w:line="380" w:lineRule="exact"/>
      <w:ind w:firstLine="567"/>
      <w:jc w:val="center"/>
    </w:pPr>
    <w:rPr>
      <w:rFonts w:ascii="Arial" w:eastAsia="Times New Roman" w:hAnsi="Arial" w:cs="Arial"/>
      <w:bCs/>
      <w:noProof/>
      <w:sz w:val="20"/>
      <w:szCs w:val="24"/>
      <w:lang w:val="en-US" w:eastAsia="de-DE"/>
    </w:rPr>
  </w:style>
  <w:style w:type="paragraph" w:styleId="Beschriftung">
    <w:name w:val="caption"/>
    <w:basedOn w:val="Standard"/>
    <w:next w:val="Standard"/>
    <w:uiPriority w:val="35"/>
    <w:semiHidden/>
    <w:unhideWhenUsed/>
    <w:qFormat/>
    <w:rsid w:val="00AB2CBB"/>
    <w:pPr>
      <w:spacing w:line="240" w:lineRule="auto"/>
    </w:pPr>
    <w:rPr>
      <w:i/>
      <w:iCs/>
      <w:color w:val="1F497D" w:themeColor="text2"/>
      <w:sz w:val="18"/>
      <w:szCs w:val="18"/>
    </w:rPr>
  </w:style>
  <w:style w:type="paragraph" w:customStyle="1" w:styleId="Figure">
    <w:name w:val="Figure"/>
    <w:basedOn w:val="Standard"/>
    <w:next w:val="Standard"/>
    <w:link w:val="FigureChar"/>
    <w:uiPriority w:val="99"/>
    <w:semiHidden/>
    <w:qFormat/>
    <w:rsid w:val="00095685"/>
    <w:pPr>
      <w:keepNext/>
      <w:spacing w:before="120" w:after="120" w:line="240" w:lineRule="auto"/>
      <w:ind w:firstLine="567"/>
      <w:contextualSpacing/>
      <w:jc w:val="center"/>
    </w:pPr>
    <w:rPr>
      <w:rFonts w:ascii="Cambria" w:eastAsia="Times New Roman" w:hAnsi="Cambria" w:cs="Times New Roman"/>
      <w:noProof/>
      <w:sz w:val="20"/>
      <w:lang w:eastAsia="de-DE"/>
    </w:rPr>
  </w:style>
  <w:style w:type="character" w:customStyle="1" w:styleId="FigureChar">
    <w:name w:val="Figure Char"/>
    <w:link w:val="Figure"/>
    <w:uiPriority w:val="99"/>
    <w:semiHidden/>
    <w:rsid w:val="00095685"/>
    <w:rPr>
      <w:rFonts w:ascii="Cambria" w:eastAsia="Times New Roman" w:hAnsi="Cambria" w:cs="Times New Roman"/>
      <w:noProof/>
      <w:sz w:val="20"/>
      <w:lang w:eastAsia="de-DE"/>
    </w:rPr>
  </w:style>
  <w:style w:type="paragraph" w:customStyle="1" w:styleId="TitelblattStudent">
    <w:name w:val="Titelblatt Student"/>
    <w:basedOn w:val="Titelblatt"/>
    <w:uiPriority w:val="99"/>
    <w:semiHidden/>
    <w:rsid w:val="00095685"/>
    <w:pPr>
      <w:spacing w:before="640" w:after="640" w:line="340" w:lineRule="exact"/>
      <w:ind w:left="1134" w:right="1134"/>
    </w:pPr>
    <w:rPr>
      <w:rFonts w:ascii="Times New Roman" w:hAnsi="Times New Roman" w:cs="Times New Roman"/>
      <w:bCs w:val="0"/>
      <w:kern w:val="20"/>
      <w:sz w:val="28"/>
      <w:szCs w:val="20"/>
    </w:rPr>
  </w:style>
  <w:style w:type="paragraph" w:customStyle="1" w:styleId="TitelblattCapitals">
    <w:name w:val="Titelblatt Capitals"/>
    <w:basedOn w:val="Titelblatt"/>
    <w:next w:val="Titelblatt"/>
    <w:uiPriority w:val="99"/>
    <w:semiHidden/>
    <w:rsid w:val="00095685"/>
    <w:pPr>
      <w:spacing w:before="640" w:after="640" w:line="340" w:lineRule="exact"/>
      <w:ind w:left="1134" w:right="1134"/>
    </w:pPr>
    <w:rPr>
      <w:rFonts w:ascii="Times New Roman" w:hAnsi="Times New Roman"/>
      <w:smallCaps/>
      <w:kern w:val="20"/>
      <w:sz w:val="32"/>
    </w:rPr>
  </w:style>
  <w:style w:type="character" w:customStyle="1" w:styleId="Hidden">
    <w:name w:val="Hidden"/>
    <w:uiPriority w:val="99"/>
    <w:semiHidden/>
    <w:rsid w:val="00095685"/>
    <w:rPr>
      <w:rFonts w:cs="Times New Roman"/>
      <w:vanish/>
      <w:color w:val="FF0000"/>
    </w:rPr>
  </w:style>
  <w:style w:type="paragraph" w:customStyle="1" w:styleId="FormatvorlageTitelblattTitleberschriftenCambria20PtErsteZe">
    <w:name w:val="Formatvorlage Titelblatt Title + +Überschriften (Cambria) 20 Pt. Erste Ze..."/>
    <w:basedOn w:val="Standard"/>
    <w:semiHidden/>
    <w:rsid w:val="00095685"/>
    <w:pPr>
      <w:keepNext/>
      <w:keepLines/>
      <w:suppressLineNumbers/>
      <w:spacing w:before="640" w:after="640" w:line="400" w:lineRule="exact"/>
      <w:ind w:left="1134" w:right="1134"/>
      <w:jc w:val="center"/>
    </w:pPr>
    <w:rPr>
      <w:rFonts w:eastAsia="Times New Roman" w:cs="Times New Roman"/>
      <w:b/>
      <w:bCs/>
      <w:noProof/>
      <w:kern w:val="20"/>
      <w:sz w:val="40"/>
      <w:szCs w:val="20"/>
      <w:lang w:val="en-US" w:eastAsia="de-DE"/>
    </w:rPr>
  </w:style>
  <w:style w:type="paragraph" w:customStyle="1" w:styleId="FormatvorlageTitelblattExamdates14Pt">
    <w:name w:val="Formatvorlage Titelblatt Examdates + 14 Pt."/>
    <w:basedOn w:val="Standard"/>
    <w:semiHidden/>
    <w:rsid w:val="00095685"/>
    <w:pPr>
      <w:keepNext/>
      <w:keepLines/>
      <w:suppressLineNumbers/>
      <w:tabs>
        <w:tab w:val="right" w:pos="7938"/>
      </w:tabs>
      <w:spacing w:before="960" w:after="640" w:line="340" w:lineRule="exact"/>
      <w:ind w:left="1134" w:right="1134" w:firstLine="567"/>
      <w:contextualSpacing/>
    </w:pPr>
    <w:rPr>
      <w:rFonts w:eastAsia="Times New Roman" w:cs="Arial"/>
      <w:noProof/>
      <w:kern w:val="20"/>
      <w:szCs w:val="24"/>
      <w:lang w:val="en-US" w:eastAsia="de-DE"/>
    </w:rPr>
  </w:style>
  <w:style w:type="paragraph" w:styleId="Textkrper-Erstzeileneinzug">
    <w:name w:val="Body Text First Indent"/>
    <w:basedOn w:val="Standard"/>
    <w:link w:val="Textkrper-ErstzeileneinzugZchn"/>
    <w:uiPriority w:val="99"/>
    <w:semiHidden/>
    <w:unhideWhenUsed/>
    <w:rsid w:val="00E6581D"/>
    <w:pPr>
      <w:ind w:firstLine="360"/>
      <w:jc w:val="left"/>
    </w:pPr>
    <w:rPr>
      <w:rFonts w:asciiTheme="minorHAnsi" w:hAnsiTheme="minorHAnsi"/>
      <w:sz w:val="22"/>
    </w:rPr>
  </w:style>
  <w:style w:type="character" w:customStyle="1" w:styleId="Textkrper-ErstzeileneinzugZchn">
    <w:name w:val="Textkörper-Erstzeileneinzug Zchn"/>
    <w:basedOn w:val="Absatz-Standardschriftart"/>
    <w:link w:val="Textkrper-Erstzeileneinzug"/>
    <w:uiPriority w:val="99"/>
    <w:semiHidden/>
    <w:rsid w:val="00E6581D"/>
    <w:rPr>
      <w:rFonts w:ascii="Cambria" w:eastAsia="Times New Roman" w:hAnsi="Cambria" w:cs="Times New Roman"/>
      <w:sz w:val="28"/>
      <w:szCs w:val="24"/>
      <w:lang w:val="en-US" w:eastAsia="de-DE"/>
    </w:rPr>
  </w:style>
  <w:style w:type="paragraph" w:customStyle="1" w:styleId="berschrift1ohneNummer">
    <w:name w:val="Überschrift 1 ohne Nummer"/>
    <w:basedOn w:val="berschrift1"/>
    <w:next w:val="Standard"/>
    <w:link w:val="berschrift1ohneNummerZchn"/>
    <w:qFormat/>
    <w:rsid w:val="007037F3"/>
    <w:pPr>
      <w:numPr>
        <w:numId w:val="0"/>
      </w:numPr>
      <w:tabs>
        <w:tab w:val="left" w:pos="431"/>
      </w:tabs>
    </w:pPr>
  </w:style>
  <w:style w:type="paragraph" w:styleId="Fuzeile">
    <w:name w:val="footer"/>
    <w:basedOn w:val="Standard"/>
    <w:link w:val="FuzeileZchn"/>
    <w:uiPriority w:val="99"/>
    <w:unhideWhenUsed/>
    <w:rsid w:val="00FB4C0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B4C0F"/>
    <w:rPr>
      <w:rFonts w:ascii="Times New Roman" w:hAnsi="Times New Roman"/>
      <w:sz w:val="28"/>
    </w:rPr>
  </w:style>
  <w:style w:type="paragraph" w:customStyle="1" w:styleId="Kopfzeilegerade">
    <w:name w:val="Kopfzeile gerade"/>
    <w:basedOn w:val="Standard"/>
    <w:qFormat/>
    <w:rsid w:val="00FB1F7E"/>
    <w:pPr>
      <w:pBdr>
        <w:bottom w:val="single" w:sz="4" w:space="1" w:color="auto"/>
      </w:pBdr>
      <w:tabs>
        <w:tab w:val="left" w:pos="567"/>
      </w:tabs>
      <w:spacing w:after="0" w:line="240" w:lineRule="auto"/>
      <w:jc w:val="left"/>
    </w:pPr>
    <w:rPr>
      <w:sz w:val="23"/>
    </w:rPr>
  </w:style>
  <w:style w:type="paragraph" w:customStyle="1" w:styleId="Kopfzeileungerade">
    <w:name w:val="Kopfzeile_ungerade"/>
    <w:basedOn w:val="Standard"/>
    <w:qFormat/>
    <w:rsid w:val="00FB1F7E"/>
    <w:pPr>
      <w:pBdr>
        <w:bottom w:val="single" w:sz="4" w:space="1" w:color="auto"/>
      </w:pBdr>
      <w:tabs>
        <w:tab w:val="right" w:pos="567"/>
      </w:tabs>
      <w:spacing w:after="0" w:line="240" w:lineRule="auto"/>
      <w:jc w:val="right"/>
    </w:pPr>
    <w:rPr>
      <w:sz w:val="23"/>
    </w:rPr>
  </w:style>
  <w:style w:type="character" w:customStyle="1" w:styleId="berschrift1Zchn">
    <w:name w:val="Überschrift 1 Zchn"/>
    <w:basedOn w:val="Absatz-Standardschriftart"/>
    <w:link w:val="berschrift1"/>
    <w:uiPriority w:val="9"/>
    <w:rsid w:val="00A45D4D"/>
    <w:rPr>
      <w:b/>
      <w:sz w:val="50"/>
    </w:rPr>
  </w:style>
  <w:style w:type="character" w:customStyle="1" w:styleId="berschrift2Zchn">
    <w:name w:val="Überschrift 2 Zchn"/>
    <w:basedOn w:val="Absatz-Standardschriftart"/>
    <w:link w:val="berschrift2"/>
    <w:uiPriority w:val="9"/>
    <w:rsid w:val="00EF3F48"/>
    <w:rPr>
      <w:b/>
      <w:sz w:val="40"/>
    </w:rPr>
  </w:style>
  <w:style w:type="character" w:customStyle="1" w:styleId="berschrift3Zchn">
    <w:name w:val="Überschrift 3 Zchn"/>
    <w:basedOn w:val="Absatz-Standardschriftart"/>
    <w:link w:val="berschrift3"/>
    <w:uiPriority w:val="9"/>
    <w:rsid w:val="00681150"/>
    <w:rPr>
      <w:b/>
      <w:sz w:val="34"/>
    </w:rPr>
  </w:style>
  <w:style w:type="character" w:customStyle="1" w:styleId="berschrift4Zchn">
    <w:name w:val="Überschrift 4 Zchn"/>
    <w:basedOn w:val="Absatz-Standardschriftart"/>
    <w:link w:val="berschrift4"/>
    <w:uiPriority w:val="9"/>
    <w:rsid w:val="00A45D4D"/>
    <w:rPr>
      <w:b/>
      <w:sz w:val="28"/>
    </w:rPr>
  </w:style>
  <w:style w:type="character" w:customStyle="1" w:styleId="berschrift5Zchn">
    <w:name w:val="Überschrift 5 Zchn"/>
    <w:basedOn w:val="Absatz-Standardschriftart"/>
    <w:link w:val="berschrift5"/>
    <w:uiPriority w:val="9"/>
    <w:rsid w:val="0081315B"/>
    <w:rPr>
      <w:rFonts w:asciiTheme="majorHAnsi" w:eastAsiaTheme="majorEastAsia" w:hAnsiTheme="majorHAnsi" w:cstheme="majorBidi"/>
      <w:b/>
      <w:sz w:val="28"/>
    </w:rPr>
  </w:style>
  <w:style w:type="character" w:customStyle="1" w:styleId="berschrift6Zchn">
    <w:name w:val="Überschrift 6 Zchn"/>
    <w:basedOn w:val="Absatz-Standardschriftart"/>
    <w:link w:val="berschrift6"/>
    <w:uiPriority w:val="9"/>
    <w:semiHidden/>
    <w:rsid w:val="008C7A66"/>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8C7A66"/>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8C7A66"/>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8C7A66"/>
    <w:rPr>
      <w:rFonts w:asciiTheme="majorHAnsi" w:eastAsiaTheme="majorEastAsia" w:hAnsiTheme="majorHAnsi" w:cstheme="majorBidi"/>
      <w:i/>
      <w:iCs/>
      <w:color w:val="404040" w:themeColor="text1" w:themeTint="BF"/>
      <w:sz w:val="20"/>
      <w:szCs w:val="20"/>
    </w:rPr>
  </w:style>
  <w:style w:type="paragraph" w:customStyle="1" w:styleId="berschrift2ohneNummer">
    <w:name w:val="Überschrift 2 ohne Nummer"/>
    <w:basedOn w:val="berschrift2"/>
    <w:next w:val="Standard"/>
    <w:link w:val="berschrift2ohneNummerZchn"/>
    <w:qFormat/>
    <w:rsid w:val="00681150"/>
    <w:pPr>
      <w:numPr>
        <w:ilvl w:val="0"/>
        <w:numId w:val="0"/>
      </w:numPr>
      <w:spacing w:after="240"/>
    </w:pPr>
    <w:rPr>
      <w:lang w:val="en-US"/>
    </w:rPr>
  </w:style>
  <w:style w:type="paragraph" w:styleId="Verzeichnis2">
    <w:name w:val="toc 2"/>
    <w:basedOn w:val="Standard"/>
    <w:next w:val="Standard"/>
    <w:autoRedefine/>
    <w:uiPriority w:val="39"/>
    <w:unhideWhenUsed/>
    <w:rsid w:val="005354A8"/>
    <w:pPr>
      <w:tabs>
        <w:tab w:val="left" w:pos="1134"/>
        <w:tab w:val="right" w:leader="dot" w:pos="8845"/>
      </w:tabs>
      <w:suppressAutoHyphens/>
      <w:spacing w:after="0"/>
      <w:ind w:left="1134" w:right="737" w:hanging="737"/>
      <w:jc w:val="left"/>
    </w:pPr>
    <w:rPr>
      <w:noProof/>
    </w:rPr>
  </w:style>
  <w:style w:type="character" w:customStyle="1" w:styleId="berschrift1ohneNummerZchn">
    <w:name w:val="Überschrift 1 ohne Nummer Zchn"/>
    <w:basedOn w:val="Absatz-Standardschriftart"/>
    <w:link w:val="berschrift1ohneNummer"/>
    <w:rsid w:val="007037F3"/>
    <w:rPr>
      <w:b/>
      <w:sz w:val="50"/>
    </w:rPr>
  </w:style>
  <w:style w:type="character" w:customStyle="1" w:styleId="berschrift2ohneNummerZchn">
    <w:name w:val="Überschrift 2 ohne Nummer Zchn"/>
    <w:basedOn w:val="berschrift1ohneNummerZchn"/>
    <w:link w:val="berschrift2ohneNummer"/>
    <w:rsid w:val="00681150"/>
    <w:rPr>
      <w:b/>
      <w:sz w:val="40"/>
      <w:lang w:val="en-US"/>
    </w:rPr>
  </w:style>
  <w:style w:type="paragraph" w:customStyle="1" w:styleId="berschrift1Anhang">
    <w:name w:val="Überschrift 1 Anhang"/>
    <w:basedOn w:val="berschrift1"/>
    <w:next w:val="Standard"/>
    <w:link w:val="berschrift1AnhangZchn"/>
    <w:qFormat/>
    <w:rsid w:val="00431DF5"/>
    <w:pPr>
      <w:numPr>
        <w:numId w:val="8"/>
      </w:numPr>
      <w:ind w:left="1134" w:hanging="1134"/>
    </w:pPr>
    <w:rPr>
      <w:lang w:val="en-US"/>
    </w:rPr>
  </w:style>
  <w:style w:type="paragraph" w:styleId="Verzeichnis1">
    <w:name w:val="toc 1"/>
    <w:basedOn w:val="Standard"/>
    <w:next w:val="Standard"/>
    <w:autoRedefine/>
    <w:uiPriority w:val="39"/>
    <w:unhideWhenUsed/>
    <w:rsid w:val="00F1188C"/>
    <w:pPr>
      <w:tabs>
        <w:tab w:val="left" w:pos="397"/>
        <w:tab w:val="right" w:leader="dot" w:pos="8845"/>
      </w:tabs>
      <w:suppressAutoHyphens/>
      <w:spacing w:before="200" w:after="0"/>
      <w:ind w:left="397" w:right="737" w:hanging="397"/>
      <w:jc w:val="left"/>
    </w:pPr>
    <w:rPr>
      <w:b/>
      <w:noProof/>
      <w:lang w:val="en-US"/>
    </w:rPr>
  </w:style>
  <w:style w:type="paragraph" w:customStyle="1" w:styleId="berschrift2Anhang">
    <w:name w:val="Überschrift 2 Anhang"/>
    <w:basedOn w:val="berschrift2"/>
    <w:next w:val="Standard"/>
    <w:link w:val="berschrift2AnhangZchn"/>
    <w:qFormat/>
    <w:rsid w:val="007351DA"/>
    <w:pPr>
      <w:numPr>
        <w:numId w:val="8"/>
      </w:numPr>
      <w:spacing w:after="240"/>
      <w:ind w:left="1134" w:hanging="1134"/>
    </w:pPr>
    <w:rPr>
      <w:lang w:val="en-US"/>
    </w:rPr>
  </w:style>
  <w:style w:type="character" w:customStyle="1" w:styleId="berschrift1AnhangZchn">
    <w:name w:val="Überschrift 1 Anhang Zchn"/>
    <w:basedOn w:val="Absatz-Standardschriftart"/>
    <w:link w:val="berschrift1Anhang"/>
    <w:rsid w:val="00431DF5"/>
    <w:rPr>
      <w:b/>
      <w:sz w:val="50"/>
      <w:lang w:val="en-US"/>
    </w:rPr>
  </w:style>
  <w:style w:type="character" w:customStyle="1" w:styleId="berschrift2AnhangZchn">
    <w:name w:val="Überschrift 2 Anhang Zchn"/>
    <w:basedOn w:val="Absatz-Standardschriftart"/>
    <w:link w:val="berschrift2Anhang"/>
    <w:rsid w:val="007351DA"/>
    <w:rPr>
      <w:b/>
      <w:sz w:val="40"/>
      <w:lang w:val="en-US"/>
    </w:rPr>
  </w:style>
  <w:style w:type="paragraph" w:styleId="Verzeichnis3">
    <w:name w:val="toc 3"/>
    <w:basedOn w:val="Standard"/>
    <w:next w:val="Standard"/>
    <w:autoRedefine/>
    <w:uiPriority w:val="39"/>
    <w:unhideWhenUsed/>
    <w:rsid w:val="001539CF"/>
    <w:pPr>
      <w:tabs>
        <w:tab w:val="left" w:pos="1985"/>
        <w:tab w:val="right" w:leader="dot" w:pos="8845"/>
      </w:tabs>
      <w:suppressAutoHyphens/>
      <w:spacing w:after="0"/>
      <w:ind w:left="1985" w:right="737" w:hanging="851"/>
      <w:jc w:val="left"/>
    </w:pPr>
  </w:style>
  <w:style w:type="character" w:styleId="Hyperlink">
    <w:name w:val="Hyperlink"/>
    <w:basedOn w:val="Absatz-Standardschriftart"/>
    <w:uiPriority w:val="99"/>
    <w:unhideWhenUsed/>
    <w:rsid w:val="005E53C4"/>
    <w:rPr>
      <w:color w:val="0000FF" w:themeColor="hyperlink"/>
      <w:u w:val="single"/>
    </w:rPr>
  </w:style>
  <w:style w:type="paragraph" w:styleId="Inhaltsverzeichnisberschrift">
    <w:name w:val="TOC Heading"/>
    <w:basedOn w:val="berschrift1"/>
    <w:next w:val="Standard"/>
    <w:uiPriority w:val="39"/>
    <w:semiHidden/>
    <w:unhideWhenUsed/>
    <w:qFormat/>
    <w:rsid w:val="005E53C4"/>
    <w:pPr>
      <w:pageBreakBefore w:val="0"/>
      <w:numPr>
        <w:numId w:val="0"/>
      </w:numPr>
      <w:suppressLineNumbers w:val="0"/>
      <w:spacing w:before="480" w:after="0" w:line="276" w:lineRule="auto"/>
      <w:outlineLvl w:val="9"/>
    </w:pPr>
    <w:rPr>
      <w:rFonts w:asciiTheme="majorHAnsi" w:eastAsiaTheme="majorEastAsia" w:hAnsiTheme="majorHAnsi" w:cstheme="majorBidi"/>
      <w:bCs/>
      <w:color w:val="365F91" w:themeColor="accent1" w:themeShade="BF"/>
      <w:sz w:val="28"/>
      <w:szCs w:val="28"/>
      <w:lang w:eastAsia="de-DE"/>
    </w:rPr>
  </w:style>
  <w:style w:type="paragraph" w:customStyle="1" w:styleId="Referenzen-Journal">
    <w:name w:val="Referenzen - Journal"/>
    <w:basedOn w:val="Standard"/>
    <w:qFormat/>
    <w:rsid w:val="00EF3F48"/>
    <w:pPr>
      <w:keepLines/>
      <w:numPr>
        <w:numId w:val="12"/>
      </w:numPr>
      <w:tabs>
        <w:tab w:val="left" w:pos="964"/>
      </w:tabs>
      <w:spacing w:after="120"/>
      <w:ind w:left="851" w:hanging="851"/>
    </w:pPr>
    <w:rPr>
      <w:noProof/>
    </w:rPr>
  </w:style>
  <w:style w:type="paragraph" w:customStyle="1" w:styleId="Referenzen-Conference">
    <w:name w:val="Referenzen - Conference"/>
    <w:basedOn w:val="Referenzen-Journal"/>
    <w:qFormat/>
    <w:rsid w:val="00741645"/>
    <w:pPr>
      <w:numPr>
        <w:numId w:val="13"/>
      </w:numPr>
      <w:ind w:left="851" w:hanging="851"/>
    </w:pPr>
    <w:rPr>
      <w:lang w:val="en-US"/>
    </w:rPr>
  </w:style>
  <w:style w:type="paragraph" w:customStyle="1" w:styleId="Referenzen-Patents">
    <w:name w:val="Referenzen - Patents"/>
    <w:basedOn w:val="Standard"/>
    <w:qFormat/>
    <w:rsid w:val="008F17E1"/>
    <w:pPr>
      <w:numPr>
        <w:numId w:val="14"/>
      </w:numPr>
      <w:spacing w:after="120" w:line="240" w:lineRule="auto"/>
      <w:ind w:left="737" w:hanging="737"/>
    </w:pPr>
    <w:rPr>
      <w:noProof/>
      <w:lang w:val="en-US"/>
    </w:rPr>
  </w:style>
  <w:style w:type="paragraph" w:customStyle="1" w:styleId="Referenzen-Book">
    <w:name w:val="Referenzen - Book"/>
    <w:basedOn w:val="Standard"/>
    <w:qFormat/>
    <w:rsid w:val="008F17E1"/>
    <w:pPr>
      <w:numPr>
        <w:numId w:val="15"/>
      </w:numPr>
      <w:spacing w:after="120" w:line="240" w:lineRule="auto"/>
      <w:ind w:left="737" w:hanging="737"/>
    </w:pPr>
    <w:rPr>
      <w:noProof/>
      <w:lang w:val="en-US"/>
    </w:rPr>
  </w:style>
  <w:style w:type="paragraph" w:customStyle="1" w:styleId="Paperheading">
    <w:name w:val="Paper_heading"/>
    <w:basedOn w:val="Standard"/>
    <w:qFormat/>
    <w:rsid w:val="00213636"/>
    <w:pPr>
      <w:ind w:right="567"/>
      <w:jc w:val="left"/>
    </w:pPr>
    <w:rPr>
      <w:i/>
      <w:lang w:val="en-US"/>
    </w:rPr>
  </w:style>
  <w:style w:type="paragraph" w:customStyle="1" w:styleId="Paperauthors">
    <w:name w:val="Paper_authors"/>
    <w:basedOn w:val="Standard"/>
    <w:qFormat/>
    <w:rsid w:val="00AC071E"/>
    <w:pPr>
      <w:ind w:left="567" w:right="567"/>
      <w:jc w:val="left"/>
    </w:pPr>
  </w:style>
  <w:style w:type="paragraph" w:customStyle="1" w:styleId="Paperaffiliations">
    <w:name w:val="Paper_affiliations"/>
    <w:basedOn w:val="Standard"/>
    <w:qFormat/>
    <w:rsid w:val="0001747A"/>
    <w:pPr>
      <w:tabs>
        <w:tab w:val="left" w:pos="794"/>
      </w:tabs>
      <w:ind w:left="794" w:right="567" w:hanging="227"/>
      <w:contextualSpacing/>
      <w:jc w:val="left"/>
    </w:pPr>
    <w:rPr>
      <w:sz w:val="25"/>
      <w:vertAlign w:val="superscript"/>
    </w:rPr>
  </w:style>
  <w:style w:type="paragraph" w:customStyle="1" w:styleId="Paperref">
    <w:name w:val="Paper_ref"/>
    <w:basedOn w:val="Standard"/>
    <w:qFormat/>
    <w:rsid w:val="00213636"/>
    <w:pPr>
      <w:ind w:left="567" w:right="567"/>
      <w:jc w:val="left"/>
    </w:pPr>
    <w:rPr>
      <w:i/>
      <w:sz w:val="24"/>
    </w:rPr>
  </w:style>
  <w:style w:type="paragraph" w:styleId="Literaturverzeichnis">
    <w:name w:val="Bibliography"/>
    <w:basedOn w:val="Standard"/>
    <w:next w:val="Standard"/>
    <w:uiPriority w:val="37"/>
    <w:unhideWhenUsed/>
    <w:rsid w:val="005F5773"/>
    <w:pPr>
      <w:numPr>
        <w:numId w:val="45"/>
      </w:numPr>
      <w:tabs>
        <w:tab w:val="left" w:pos="567"/>
      </w:tabs>
      <w:spacing w:before="120" w:after="0" w:line="240" w:lineRule="auto"/>
      <w:ind w:left="567" w:hanging="567"/>
    </w:pPr>
  </w:style>
  <w:style w:type="paragraph" w:customStyle="1" w:styleId="Papersectionheading">
    <w:name w:val="Paper_section_heading"/>
    <w:basedOn w:val="Standard"/>
    <w:next w:val="Standard"/>
    <w:qFormat/>
    <w:rsid w:val="00AC071E"/>
    <w:pPr>
      <w:keepNext/>
      <w:spacing w:before="240" w:after="0"/>
    </w:pPr>
    <w:rPr>
      <w:b/>
      <w:lang w:val="en-US"/>
    </w:rPr>
  </w:style>
  <w:style w:type="paragraph" w:styleId="Funotentext">
    <w:name w:val="footnote text"/>
    <w:basedOn w:val="Standard"/>
    <w:link w:val="FunotentextZchn"/>
    <w:semiHidden/>
    <w:unhideWhenUsed/>
    <w:rsid w:val="00731040"/>
    <w:pPr>
      <w:spacing w:after="0" w:line="240" w:lineRule="auto"/>
    </w:pPr>
    <w:rPr>
      <w:sz w:val="20"/>
      <w:szCs w:val="20"/>
    </w:rPr>
  </w:style>
  <w:style w:type="character" w:customStyle="1" w:styleId="FunotentextZchn">
    <w:name w:val="Fußnotentext Zchn"/>
    <w:basedOn w:val="Absatz-Standardschriftart"/>
    <w:link w:val="Funotentext"/>
    <w:semiHidden/>
    <w:rsid w:val="00731040"/>
    <w:rPr>
      <w:sz w:val="20"/>
      <w:szCs w:val="20"/>
    </w:rPr>
  </w:style>
  <w:style w:type="character" w:styleId="Platzhaltertext">
    <w:name w:val="Placeholder Text"/>
    <w:basedOn w:val="Absatz-Standardschriftart"/>
    <w:uiPriority w:val="99"/>
    <w:semiHidden/>
    <w:rsid w:val="00E56FD4"/>
    <w:rPr>
      <w:color w:val="808080"/>
    </w:rPr>
  </w:style>
  <w:style w:type="paragraph" w:customStyle="1" w:styleId="ListofAbbrev">
    <w:name w:val="List of Abbrev"/>
    <w:basedOn w:val="Standard"/>
    <w:link w:val="ListofAbbrevZchn"/>
    <w:qFormat/>
    <w:rsid w:val="00AC071E"/>
    <w:pPr>
      <w:tabs>
        <w:tab w:val="left" w:pos="2268"/>
      </w:tabs>
      <w:suppressAutoHyphens/>
      <w:ind w:left="1985" w:hanging="1985"/>
      <w:jc w:val="left"/>
    </w:pPr>
    <w:rPr>
      <w:lang w:val="en-US"/>
    </w:rPr>
  </w:style>
  <w:style w:type="character" w:customStyle="1" w:styleId="ListofAbbrevZchn">
    <w:name w:val="List of Abbrev Zchn"/>
    <w:basedOn w:val="Absatz-Standardschriftart"/>
    <w:link w:val="ListofAbbrev"/>
    <w:rsid w:val="00AC071E"/>
    <w:rPr>
      <w:rFonts w:ascii="Times New Roman" w:hAnsi="Times New Roman"/>
      <w:sz w:val="28"/>
      <w:lang w:val="en-US"/>
    </w:rPr>
  </w:style>
  <w:style w:type="paragraph" w:styleId="Aufzhlungszeichen">
    <w:name w:val="List Bullet"/>
    <w:basedOn w:val="Standard"/>
    <w:rsid w:val="00F43A3C"/>
    <w:pPr>
      <w:numPr>
        <w:numId w:val="24"/>
      </w:numPr>
      <w:spacing w:after="0" w:line="240" w:lineRule="auto"/>
      <w:contextualSpacing/>
    </w:pPr>
    <w:rPr>
      <w:rFonts w:eastAsia="Times New Roman" w:cs="Times New Roman"/>
      <w:sz w:val="20"/>
      <w:szCs w:val="20"/>
      <w:lang w:val="en-US"/>
    </w:rPr>
  </w:style>
  <w:style w:type="paragraph" w:customStyle="1" w:styleId="References">
    <w:name w:val="References"/>
    <w:basedOn w:val="Standard"/>
    <w:rsid w:val="00DE2121"/>
    <w:pPr>
      <w:numPr>
        <w:numId w:val="25"/>
      </w:numPr>
      <w:spacing w:after="0" w:line="240" w:lineRule="auto"/>
    </w:pPr>
    <w:rPr>
      <w:rFonts w:eastAsia="Times New Roman" w:cs="Times New Roman"/>
      <w:sz w:val="16"/>
      <w:szCs w:val="16"/>
      <w:lang w:val="en-US"/>
    </w:rPr>
  </w:style>
  <w:style w:type="paragraph" w:styleId="berarbeitung">
    <w:name w:val="Revision"/>
    <w:hidden/>
    <w:uiPriority w:val="99"/>
    <w:semiHidden/>
    <w:rsid w:val="007E1D08"/>
    <w:pPr>
      <w:spacing w:after="0" w:line="240" w:lineRule="auto"/>
    </w:pPr>
  </w:style>
  <w:style w:type="paragraph" w:styleId="Listenabsatz">
    <w:name w:val="List Paragraph"/>
    <w:basedOn w:val="Standard"/>
    <w:link w:val="ListenabsatzZchn"/>
    <w:uiPriority w:val="34"/>
    <w:qFormat/>
    <w:rsid w:val="009A15A5"/>
    <w:pPr>
      <w:ind w:left="720"/>
      <w:contextualSpacing/>
    </w:pPr>
  </w:style>
  <w:style w:type="character" w:styleId="BesuchterLink">
    <w:name w:val="FollowedHyperlink"/>
    <w:basedOn w:val="Absatz-Standardschriftart"/>
    <w:uiPriority w:val="99"/>
    <w:semiHidden/>
    <w:unhideWhenUsed/>
    <w:rsid w:val="006035E9"/>
    <w:rPr>
      <w:color w:val="800080" w:themeColor="followedHyperlink"/>
      <w:u w:val="single"/>
    </w:rPr>
  </w:style>
  <w:style w:type="character" w:customStyle="1" w:styleId="ListenabsatzZchn">
    <w:name w:val="Listenabsatz Zchn"/>
    <w:basedOn w:val="Absatz-Standardschriftart"/>
    <w:link w:val="Listenabsatz"/>
    <w:uiPriority w:val="34"/>
    <w:rsid w:val="0035419D"/>
  </w:style>
  <w:style w:type="character" w:styleId="Funotenzeichen">
    <w:name w:val="footnote reference"/>
    <w:basedOn w:val="Absatz-Standardschriftart"/>
    <w:uiPriority w:val="99"/>
    <w:semiHidden/>
    <w:unhideWhenUsed/>
    <w:rsid w:val="0035419D"/>
    <w:rPr>
      <w:vertAlign w:val="superscript"/>
    </w:rPr>
  </w:style>
  <w:style w:type="paragraph" w:styleId="StandardWeb">
    <w:name w:val="Normal (Web)"/>
    <w:basedOn w:val="Standard"/>
    <w:uiPriority w:val="99"/>
    <w:semiHidden/>
    <w:unhideWhenUsed/>
    <w:rsid w:val="00BD5336"/>
    <w:pPr>
      <w:spacing w:before="100" w:beforeAutospacing="1" w:after="100" w:afterAutospacing="1" w:line="240" w:lineRule="auto"/>
    </w:pPr>
    <w:rPr>
      <w:rFonts w:eastAsia="Times New Roman" w:cs="Times New Roman"/>
      <w:sz w:val="24"/>
      <w:szCs w:val="24"/>
      <w:lang w:val="en-US"/>
    </w:rPr>
  </w:style>
  <w:style w:type="character" w:styleId="Endnotenzeichen">
    <w:name w:val="endnote reference"/>
    <w:basedOn w:val="Absatz-Standardschriftart"/>
    <w:uiPriority w:val="99"/>
    <w:semiHidden/>
    <w:unhideWhenUsed/>
    <w:rsid w:val="00F13FB9"/>
    <w:rPr>
      <w:vertAlign w:val="superscript"/>
    </w:rPr>
  </w:style>
  <w:style w:type="paragraph" w:customStyle="1" w:styleId="berschrift4ohneNummer">
    <w:name w:val="Überschrift 4 ohne Nummer"/>
    <w:basedOn w:val="berschrift4"/>
    <w:qFormat/>
    <w:rsid w:val="00A45D4D"/>
    <w:pPr>
      <w:numPr>
        <w:ilvl w:val="0"/>
        <w:numId w:val="0"/>
      </w:numPr>
    </w:pPr>
    <w:rPr>
      <w:lang w:val="en-US"/>
    </w:rPr>
  </w:style>
  <w:style w:type="paragraph" w:customStyle="1" w:styleId="Abbildung">
    <w:name w:val="Abbildung"/>
    <w:basedOn w:val="Standard"/>
    <w:qFormat/>
    <w:rsid w:val="009E5393"/>
    <w:pPr>
      <w:keepNext/>
      <w:spacing w:before="360" w:after="0"/>
      <w:jc w:val="center"/>
    </w:pPr>
    <w:rPr>
      <w:noProof/>
      <w:lang w:eastAsia="de-DE"/>
    </w:rPr>
  </w:style>
  <w:style w:type="paragraph" w:customStyle="1" w:styleId="Bildunterschrift">
    <w:name w:val="Bildunterschrift"/>
    <w:basedOn w:val="Standard"/>
    <w:qFormat/>
    <w:rsid w:val="002E42C6"/>
    <w:pPr>
      <w:keepLines/>
      <w:tabs>
        <w:tab w:val="left" w:pos="1418"/>
      </w:tabs>
      <w:spacing w:before="120" w:after="480"/>
    </w:pPr>
    <w:rPr>
      <w:sz w:val="23"/>
      <w:lang w:val="en-US"/>
    </w:rPr>
  </w:style>
  <w:style w:type="paragraph" w:customStyle="1" w:styleId="Formel">
    <w:name w:val="Formel"/>
    <w:basedOn w:val="Standard"/>
    <w:qFormat/>
    <w:rsid w:val="00E6581D"/>
    <w:pPr>
      <w:tabs>
        <w:tab w:val="right" w:pos="8845"/>
      </w:tabs>
      <w:ind w:left="1134"/>
      <w:jc w:val="left"/>
    </w:pPr>
    <w:rPr>
      <w:lang w:val="en-US"/>
    </w:rPr>
  </w:style>
  <w:style w:type="paragraph" w:customStyle="1" w:styleId="Formelzhlung">
    <w:name w:val="Formelzählung"/>
    <w:basedOn w:val="Standard"/>
    <w:qFormat/>
    <w:rsid w:val="00AB2CBB"/>
    <w:pPr>
      <w:tabs>
        <w:tab w:val="right" w:pos="8845"/>
      </w:tabs>
      <w:spacing w:after="0" w:line="380" w:lineRule="atLeast"/>
      <w:ind w:left="1134"/>
      <w:jc w:val="left"/>
    </w:pPr>
    <w:rPr>
      <w:lang w:val="en-US"/>
    </w:rPr>
  </w:style>
  <w:style w:type="paragraph" w:customStyle="1" w:styleId="Fuzeilerechts">
    <w:name w:val="Fußzeile rechts"/>
    <w:basedOn w:val="Fuzeile"/>
    <w:qFormat/>
    <w:rsid w:val="00FB4C0F"/>
    <w:pPr>
      <w:jc w:val="right"/>
    </w:pPr>
  </w:style>
  <w:style w:type="paragraph" w:customStyle="1" w:styleId="berschrift4Paper">
    <w:name w:val="Überschrift 4 Paper"/>
    <w:basedOn w:val="berschrift4ohneNummer"/>
    <w:qFormat/>
    <w:rsid w:val="00597765"/>
    <w:pPr>
      <w:ind w:left="567"/>
    </w:pPr>
  </w:style>
  <w:style w:type="paragraph" w:customStyle="1" w:styleId="berschrift1Paper">
    <w:name w:val="Überschrift 1 Paper"/>
    <w:basedOn w:val="berschrift2ohneNummer"/>
    <w:qFormat/>
    <w:rsid w:val="00681150"/>
    <w:pPr>
      <w:ind w:left="567"/>
    </w:pPr>
  </w:style>
  <w:style w:type="paragraph" w:customStyle="1" w:styleId="berschrift3ohneNummer">
    <w:name w:val="Überschrift 3 ohne Nummer"/>
    <w:basedOn w:val="berschrift3"/>
    <w:qFormat/>
    <w:rsid w:val="000A276A"/>
    <w:pPr>
      <w:numPr>
        <w:ilvl w:val="0"/>
        <w:numId w:val="0"/>
      </w:numPr>
    </w:pPr>
  </w:style>
  <w:style w:type="paragraph" w:customStyle="1" w:styleId="Tabelle">
    <w:name w:val="Tabelle"/>
    <w:basedOn w:val="Standard"/>
    <w:autoRedefine/>
    <w:qFormat/>
    <w:rsid w:val="00EF4646"/>
    <w:pPr>
      <w:tabs>
        <w:tab w:val="left" w:pos="567"/>
        <w:tab w:val="left" w:pos="851"/>
        <w:tab w:val="left" w:pos="1134"/>
        <w:tab w:val="right" w:pos="8505"/>
      </w:tabs>
      <w:spacing w:after="0"/>
      <w:jc w:val="left"/>
    </w:pPr>
    <w:rPr>
      <w:sz w:val="20"/>
      <w:lang w:val="en-US"/>
    </w:rPr>
  </w:style>
  <w:style w:type="paragraph" w:customStyle="1" w:styleId="Tabellenberschrift">
    <w:name w:val="Tabellenüberschrift"/>
    <w:basedOn w:val="Bildunterschrift"/>
    <w:qFormat/>
    <w:rsid w:val="00EF4646"/>
    <w:pPr>
      <w:keepNext/>
      <w:tabs>
        <w:tab w:val="clear" w:pos="1418"/>
        <w:tab w:val="left" w:pos="851"/>
        <w:tab w:val="right" w:pos="8505"/>
      </w:tabs>
      <w:spacing w:before="480" w:after="120"/>
      <w:jc w:val="left"/>
    </w:pPr>
    <w:rPr>
      <w:rFonts w:eastAsiaTheme="minorEastAsia"/>
      <w:bCs/>
      <w:color w:val="000000"/>
      <w:sz w:val="24"/>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2777053">
      <w:bodyDiv w:val="1"/>
      <w:marLeft w:val="0"/>
      <w:marRight w:val="0"/>
      <w:marTop w:val="0"/>
      <w:marBottom w:val="0"/>
      <w:divBdr>
        <w:top w:val="none" w:sz="0" w:space="0" w:color="auto"/>
        <w:left w:val="none" w:sz="0" w:space="0" w:color="auto"/>
        <w:bottom w:val="none" w:sz="0" w:space="0" w:color="auto"/>
        <w:right w:val="none" w:sz="0" w:space="0" w:color="auto"/>
      </w:divBdr>
    </w:div>
    <w:div w:id="518588306">
      <w:bodyDiv w:val="1"/>
      <w:marLeft w:val="0"/>
      <w:marRight w:val="0"/>
      <w:marTop w:val="0"/>
      <w:marBottom w:val="0"/>
      <w:divBdr>
        <w:top w:val="none" w:sz="0" w:space="0" w:color="auto"/>
        <w:left w:val="none" w:sz="0" w:space="0" w:color="auto"/>
        <w:bottom w:val="none" w:sz="0" w:space="0" w:color="auto"/>
        <w:right w:val="none" w:sz="0" w:space="0" w:color="auto"/>
      </w:divBdr>
    </w:div>
    <w:div w:id="668096045">
      <w:bodyDiv w:val="1"/>
      <w:marLeft w:val="0"/>
      <w:marRight w:val="0"/>
      <w:marTop w:val="0"/>
      <w:marBottom w:val="0"/>
      <w:divBdr>
        <w:top w:val="none" w:sz="0" w:space="0" w:color="auto"/>
        <w:left w:val="none" w:sz="0" w:space="0" w:color="auto"/>
        <w:bottom w:val="none" w:sz="0" w:space="0" w:color="auto"/>
        <w:right w:val="none" w:sz="0" w:space="0" w:color="auto"/>
      </w:divBdr>
    </w:div>
    <w:div w:id="834154012">
      <w:bodyDiv w:val="1"/>
      <w:marLeft w:val="0"/>
      <w:marRight w:val="0"/>
      <w:marTop w:val="0"/>
      <w:marBottom w:val="0"/>
      <w:divBdr>
        <w:top w:val="none" w:sz="0" w:space="0" w:color="auto"/>
        <w:left w:val="none" w:sz="0" w:space="0" w:color="auto"/>
        <w:bottom w:val="none" w:sz="0" w:space="0" w:color="auto"/>
        <w:right w:val="none" w:sz="0" w:space="0" w:color="auto"/>
      </w:divBdr>
    </w:div>
    <w:div w:id="1217471774">
      <w:bodyDiv w:val="1"/>
      <w:marLeft w:val="0"/>
      <w:marRight w:val="0"/>
      <w:marTop w:val="0"/>
      <w:marBottom w:val="0"/>
      <w:divBdr>
        <w:top w:val="none" w:sz="0" w:space="0" w:color="auto"/>
        <w:left w:val="none" w:sz="0" w:space="0" w:color="auto"/>
        <w:bottom w:val="none" w:sz="0" w:space="0" w:color="auto"/>
        <w:right w:val="none" w:sz="0" w:space="0" w:color="auto"/>
      </w:divBdr>
    </w:div>
    <w:div w:id="1381396194">
      <w:bodyDiv w:val="1"/>
      <w:marLeft w:val="0"/>
      <w:marRight w:val="0"/>
      <w:marTop w:val="0"/>
      <w:marBottom w:val="0"/>
      <w:divBdr>
        <w:top w:val="none" w:sz="0" w:space="0" w:color="auto"/>
        <w:left w:val="none" w:sz="0" w:space="0" w:color="auto"/>
        <w:bottom w:val="none" w:sz="0" w:space="0" w:color="auto"/>
        <w:right w:val="none" w:sz="0" w:space="0" w:color="auto"/>
      </w:divBdr>
      <w:divsChild>
        <w:div w:id="182592183">
          <w:marLeft w:val="0"/>
          <w:marRight w:val="0"/>
          <w:marTop w:val="0"/>
          <w:marBottom w:val="0"/>
          <w:divBdr>
            <w:top w:val="none" w:sz="0" w:space="0" w:color="auto"/>
            <w:left w:val="none" w:sz="0" w:space="0" w:color="auto"/>
            <w:bottom w:val="none" w:sz="0" w:space="0" w:color="auto"/>
            <w:right w:val="none" w:sz="0" w:space="0" w:color="auto"/>
          </w:divBdr>
        </w:div>
        <w:div w:id="242574078">
          <w:marLeft w:val="0"/>
          <w:marRight w:val="0"/>
          <w:marTop w:val="0"/>
          <w:marBottom w:val="0"/>
          <w:divBdr>
            <w:top w:val="none" w:sz="0" w:space="0" w:color="auto"/>
            <w:left w:val="none" w:sz="0" w:space="0" w:color="auto"/>
            <w:bottom w:val="none" w:sz="0" w:space="0" w:color="auto"/>
            <w:right w:val="none" w:sz="0" w:space="0" w:color="auto"/>
          </w:divBdr>
        </w:div>
        <w:div w:id="657273671">
          <w:marLeft w:val="0"/>
          <w:marRight w:val="0"/>
          <w:marTop w:val="0"/>
          <w:marBottom w:val="0"/>
          <w:divBdr>
            <w:top w:val="none" w:sz="0" w:space="0" w:color="auto"/>
            <w:left w:val="none" w:sz="0" w:space="0" w:color="auto"/>
            <w:bottom w:val="none" w:sz="0" w:space="0" w:color="auto"/>
            <w:right w:val="none" w:sz="0" w:space="0" w:color="auto"/>
          </w:divBdr>
        </w:div>
        <w:div w:id="758647423">
          <w:marLeft w:val="0"/>
          <w:marRight w:val="0"/>
          <w:marTop w:val="0"/>
          <w:marBottom w:val="0"/>
          <w:divBdr>
            <w:top w:val="none" w:sz="0" w:space="0" w:color="auto"/>
            <w:left w:val="none" w:sz="0" w:space="0" w:color="auto"/>
            <w:bottom w:val="none" w:sz="0" w:space="0" w:color="auto"/>
            <w:right w:val="none" w:sz="0" w:space="0" w:color="auto"/>
          </w:divBdr>
        </w:div>
        <w:div w:id="1431663560">
          <w:marLeft w:val="0"/>
          <w:marRight w:val="0"/>
          <w:marTop w:val="0"/>
          <w:marBottom w:val="0"/>
          <w:divBdr>
            <w:top w:val="none" w:sz="0" w:space="0" w:color="auto"/>
            <w:left w:val="none" w:sz="0" w:space="0" w:color="auto"/>
            <w:bottom w:val="none" w:sz="0" w:space="0" w:color="auto"/>
            <w:right w:val="none" w:sz="0" w:space="0" w:color="auto"/>
          </w:divBdr>
        </w:div>
        <w:div w:id="1714579957">
          <w:marLeft w:val="0"/>
          <w:marRight w:val="0"/>
          <w:marTop w:val="0"/>
          <w:marBottom w:val="0"/>
          <w:divBdr>
            <w:top w:val="none" w:sz="0" w:space="0" w:color="auto"/>
            <w:left w:val="none" w:sz="0" w:space="0" w:color="auto"/>
            <w:bottom w:val="none" w:sz="0" w:space="0" w:color="auto"/>
            <w:right w:val="none" w:sz="0" w:space="0" w:color="auto"/>
          </w:divBdr>
        </w:div>
        <w:div w:id="1727488060">
          <w:marLeft w:val="0"/>
          <w:marRight w:val="0"/>
          <w:marTop w:val="0"/>
          <w:marBottom w:val="0"/>
          <w:divBdr>
            <w:top w:val="none" w:sz="0" w:space="0" w:color="auto"/>
            <w:left w:val="none" w:sz="0" w:space="0" w:color="auto"/>
            <w:bottom w:val="none" w:sz="0" w:space="0" w:color="auto"/>
            <w:right w:val="none" w:sz="0" w:space="0" w:color="auto"/>
          </w:divBdr>
        </w:div>
        <w:div w:id="1818573768">
          <w:marLeft w:val="0"/>
          <w:marRight w:val="0"/>
          <w:marTop w:val="0"/>
          <w:marBottom w:val="0"/>
          <w:divBdr>
            <w:top w:val="none" w:sz="0" w:space="0" w:color="auto"/>
            <w:left w:val="none" w:sz="0" w:space="0" w:color="auto"/>
            <w:bottom w:val="none" w:sz="0" w:space="0" w:color="auto"/>
            <w:right w:val="none" w:sz="0" w:space="0" w:color="auto"/>
          </w:divBdr>
        </w:div>
        <w:div w:id="2006198211">
          <w:marLeft w:val="0"/>
          <w:marRight w:val="0"/>
          <w:marTop w:val="0"/>
          <w:marBottom w:val="0"/>
          <w:divBdr>
            <w:top w:val="none" w:sz="0" w:space="0" w:color="auto"/>
            <w:left w:val="none" w:sz="0" w:space="0" w:color="auto"/>
            <w:bottom w:val="none" w:sz="0" w:space="0" w:color="auto"/>
            <w:right w:val="none" w:sz="0" w:space="0" w:color="auto"/>
          </w:divBdr>
        </w:div>
        <w:div w:id="2063286798">
          <w:marLeft w:val="0"/>
          <w:marRight w:val="0"/>
          <w:marTop w:val="0"/>
          <w:marBottom w:val="0"/>
          <w:divBdr>
            <w:top w:val="none" w:sz="0" w:space="0" w:color="auto"/>
            <w:left w:val="none" w:sz="0" w:space="0" w:color="auto"/>
            <w:bottom w:val="none" w:sz="0" w:space="0" w:color="auto"/>
            <w:right w:val="none" w:sz="0" w:space="0" w:color="auto"/>
          </w:divBdr>
        </w:div>
      </w:divsChild>
    </w:div>
    <w:div w:id="1816406742">
      <w:bodyDiv w:val="1"/>
      <w:marLeft w:val="0"/>
      <w:marRight w:val="0"/>
      <w:marTop w:val="0"/>
      <w:marBottom w:val="0"/>
      <w:divBdr>
        <w:top w:val="none" w:sz="0" w:space="0" w:color="auto"/>
        <w:left w:val="none" w:sz="0" w:space="0" w:color="auto"/>
        <w:bottom w:val="none" w:sz="0" w:space="0" w:color="auto"/>
        <w:right w:val="none" w:sz="0" w:space="0" w:color="auto"/>
      </w:divBdr>
    </w:div>
    <w:div w:id="1996688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oleObject" Target="embeddings/oleObject1.bin"/><Relationship Id="rId26" Type="http://schemas.openxmlformats.org/officeDocument/2006/relationships/hyperlink" Target="https://creativecommons.org/licenses/by/4.0/" TargetMode="External"/><Relationship Id="rId3" Type="http://schemas.openxmlformats.org/officeDocument/2006/relationships/styles" Target="styles.xml"/><Relationship Id="rId21" Type="http://schemas.openxmlformats.org/officeDocument/2006/relationships/image" Target="media/image4.w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2.wmf"/><Relationship Id="rId25" Type="http://schemas.openxmlformats.org/officeDocument/2006/relationships/header" Target="header5.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oleObject" Target="embeddings/oleObject2.bin"/><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4.bin"/><Relationship Id="rId32" Type="http://schemas.openxmlformats.org/officeDocument/2006/relationships/header" Target="header9.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5.wmf"/><Relationship Id="rId28" Type="http://schemas.openxmlformats.org/officeDocument/2006/relationships/header" Target="header6.xml"/><Relationship Id="rId10" Type="http://schemas.openxmlformats.org/officeDocument/2006/relationships/footer" Target="footer1.xml"/><Relationship Id="rId19" Type="http://schemas.openxmlformats.org/officeDocument/2006/relationships/image" Target="media/image3.wmf"/><Relationship Id="rId31"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oleObject" Target="embeddings/oleObject3.bin"/><Relationship Id="rId27" Type="http://schemas.openxmlformats.org/officeDocument/2006/relationships/footer" Target="footer5.xml"/><Relationship Id="rId30" Type="http://schemas.openxmlformats.org/officeDocument/2006/relationships/footer" Target="foot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G:\Organisation\promotion\Diss\2014_12_02_Thesis_Templat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AF1E77-8D40-4B24-AECF-F051E5666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2014_12_02_Thesis_Template.dotx</Template>
  <TotalTime>0</TotalTime>
  <Pages>29</Pages>
  <Words>3397</Words>
  <Characters>21405</Characters>
  <Application>Microsoft Office Word</Application>
  <DocSecurity>0</DocSecurity>
  <Lines>178</Lines>
  <Paragraphs>49</Paragraphs>
  <ScaleCrop>false</ScaleCrop>
  <HeadingPairs>
    <vt:vector size="2" baseType="variant">
      <vt:variant>
        <vt:lpstr>Titel</vt:lpstr>
      </vt:variant>
      <vt:variant>
        <vt:i4>1</vt:i4>
      </vt:variant>
    </vt:vector>
  </HeadingPairs>
  <TitlesOfParts>
    <vt:vector size="1" baseType="lpstr">
      <vt:lpstr>Silicon-organic hybrid (SOH) electro-optic modulators for high-sped and power-efficient communications</vt:lpstr>
    </vt:vector>
  </TitlesOfParts>
  <Company>Institut für Photonik und Quantenelektronik</Company>
  <LinksUpToDate>false</LinksUpToDate>
  <CharactersWithSpaces>24753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Silicon-organic hybrid (SOH) electro-optic modulators for high-sped and power-efficient communications</dc:title>
  <dc:subject/>
  <dc:creator>Stefan Wolf</dc:creator>
  <cp:keywords/>
  <dc:description/>
  <cp:lastModifiedBy>Nadine Klumpp </cp:lastModifiedBy>
  <cp:revision>2</cp:revision>
  <cp:lastPrinted>2019-02-15T09:58:00Z</cp:lastPrinted>
  <dcterms:created xsi:type="dcterms:W3CDTF">2019-02-22T13:38:00Z</dcterms:created>
  <dcterms:modified xsi:type="dcterms:W3CDTF">2019-02-22T13:38:00Z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ZOTERO_PREF_1">
    <vt:lpwstr>&lt;data data-version="3" zotero-version="4.0.29.10"&gt;&lt;session id="Wjg5Hn9u"/&gt;&lt;style id="http://www.zotero.org/styles/the-optical-society" hasBibliography="1" bibliographyStyleHasBeenSet="1"/&gt;&lt;prefs&gt;&lt;pref name="fieldType" value="Field"/&gt;&lt;pref name="storeRefer</vt:lpwstr>
  </property>
  <property fmtid="{D5CDD505-2E9C-101B-9397-08002B2CF9AE}" pid="4" name="ZOTERO_PREF_2">
    <vt:lpwstr>ences" value="true"/&gt;&lt;pref name="automaticJournalAbbreviations" value=""/&gt;&lt;pref name="noteType" value=""/&gt;&lt;/prefs&gt;&lt;/data&gt;</vt:lpwstr>
  </property>
  <property fmtid="{D5CDD505-2E9C-101B-9397-08002B2CF9AE}" pid="5" name="MTEqnNumsOnRight">
    <vt:bool>true</vt:bool>
  </property>
  <property fmtid="{D5CDD505-2E9C-101B-9397-08002B2CF9AE}" pid="6" name="Mendeley Recent Style Id 0_1">
    <vt:lpwstr>http://www.zotero.org/styles/american-medical-association</vt:lpwstr>
  </property>
  <property fmtid="{D5CDD505-2E9C-101B-9397-08002B2CF9AE}" pid="7" name="Mendeley Recent Style Name 0_1">
    <vt:lpwstr>American Medical Association</vt:lpwstr>
  </property>
  <property fmtid="{D5CDD505-2E9C-101B-9397-08002B2CF9AE}" pid="8" name="Mendeley Recent Style Id 1_1">
    <vt:lpwstr>http://www.zotero.org/styles/american-political-science-association</vt:lpwstr>
  </property>
  <property fmtid="{D5CDD505-2E9C-101B-9397-08002B2CF9AE}" pid="9" name="Mendeley Recent Style Name 1_1">
    <vt:lpwstr>American Political Science Association</vt:lpwstr>
  </property>
  <property fmtid="{D5CDD505-2E9C-101B-9397-08002B2CF9AE}" pid="10" name="Mendeley Recent Style Id 2_1">
    <vt:lpwstr>http://www.zotero.org/styles/apa</vt:lpwstr>
  </property>
  <property fmtid="{D5CDD505-2E9C-101B-9397-08002B2CF9AE}" pid="11" name="Mendeley Recent Style Name 2_1">
    <vt:lpwstr>American Psychological Association 6th edition</vt:lpwstr>
  </property>
  <property fmtid="{D5CDD505-2E9C-101B-9397-08002B2CF9AE}" pid="12" name="Mendeley Recent Style Id 3_1">
    <vt:lpwstr>http://www.zotero.org/styles/american-sociological-association</vt:lpwstr>
  </property>
  <property fmtid="{D5CDD505-2E9C-101B-9397-08002B2CF9AE}" pid="13" name="Mendeley Recent Style Name 3_1">
    <vt:lpwstr>American Sociological Association</vt:lpwstr>
  </property>
  <property fmtid="{D5CDD505-2E9C-101B-9397-08002B2CF9AE}" pid="14" name="Mendeley Recent Style Id 4_1">
    <vt:lpwstr>http://www.zotero.org/styles/chicago-author-date</vt:lpwstr>
  </property>
  <property fmtid="{D5CDD505-2E9C-101B-9397-08002B2CF9AE}" pid="15" name="Mendeley Recent Style Name 4_1">
    <vt:lpwstr>Chicago Manual of Style 16th edition (author-date)</vt:lpwstr>
  </property>
  <property fmtid="{D5CDD505-2E9C-101B-9397-08002B2CF9AE}" pid="16" name="Mendeley Recent Style Id 5_1">
    <vt:lpwstr>http://www.zotero.org/styles/harvard1</vt:lpwstr>
  </property>
  <property fmtid="{D5CDD505-2E9C-101B-9397-08002B2CF9AE}" pid="17" name="Mendeley Recent Style Name 5_1">
    <vt:lpwstr>Harvard Reference format 1 (author-date)</vt:lpwstr>
  </property>
  <property fmtid="{D5CDD505-2E9C-101B-9397-08002B2CF9AE}" pid="18" name="Mendeley Recent Style Id 6_1">
    <vt:lpwstr>http://csl.mendeley.com/styles/5598671/IPQ-Thesis</vt:lpwstr>
  </property>
  <property fmtid="{D5CDD505-2E9C-101B-9397-08002B2CF9AE}" pid="19" name="Mendeley Recent Style Name 6_1">
    <vt:lpwstr>IPQ Thesis - Adapted from IEEE - Stefan Wolf</vt:lpwstr>
  </property>
  <property fmtid="{D5CDD505-2E9C-101B-9397-08002B2CF9AE}" pid="20" name="Mendeley Recent Style Id 7_1">
    <vt:lpwstr>http://www.zotero.org/styles/modern-humanities-research-association</vt:lpwstr>
  </property>
  <property fmtid="{D5CDD505-2E9C-101B-9397-08002B2CF9AE}" pid="21" name="Mendeley Recent Style Name 7_1">
    <vt:lpwstr>Modern Humanities Research Association 3rd edition (note with bibliography)</vt:lpwstr>
  </property>
  <property fmtid="{D5CDD505-2E9C-101B-9397-08002B2CF9AE}" pid="22" name="Mendeley Recent Style Id 8_1">
    <vt:lpwstr>http://www.zotero.org/styles/the-optical-society</vt:lpwstr>
  </property>
  <property fmtid="{D5CDD505-2E9C-101B-9397-08002B2CF9AE}" pid="23" name="Mendeley Recent Style Name 8_1">
    <vt:lpwstr>The Optical Society</vt:lpwstr>
  </property>
  <property fmtid="{D5CDD505-2E9C-101B-9397-08002B2CF9AE}" pid="24" name="Mendeley Recent Style Id 9_1">
    <vt:lpwstr>http://www.zotero.org/styles/vancouver</vt:lpwstr>
  </property>
  <property fmtid="{D5CDD505-2E9C-101B-9397-08002B2CF9AE}" pid="25" name="Mendeley Recent Style Name 9_1">
    <vt:lpwstr>Vancouver</vt:lpwstr>
  </property>
  <property fmtid="{D5CDD505-2E9C-101B-9397-08002B2CF9AE}" pid="26" name="Mendeley Document_1">
    <vt:lpwstr>True</vt:lpwstr>
  </property>
  <property fmtid="{D5CDD505-2E9C-101B-9397-08002B2CF9AE}" pid="27" name="Mendeley Unique User Id_1">
    <vt:lpwstr>7b14522e-15ee-3d5d-8c27-89f908af7837</vt:lpwstr>
  </property>
  <property fmtid="{D5CDD505-2E9C-101B-9397-08002B2CF9AE}" pid="28" name="Mendeley Citation Style_1">
    <vt:lpwstr>http://csl.mendeley.com/styles/5598671/IPQ-Thesis</vt:lpwstr>
  </property>
  <property fmtid="{D5CDD505-2E9C-101B-9397-08002B2CF9AE}" pid="29" name="MTPreferences">
    <vt:lpwstr>[Styles]_x000d_
Text=Times New Roman_x000d_
Function=Times New Roman_x000d_
Variable=Times New Roman,K_x000d_
LCGreek=Symbol,K_x000d_
UCGreek=Symbol_x000d_
Symbol=Symbol_x000d_
Vector=Times New Roman,F_x000d_
Number=Times New Roman_x000d_
User1=Courier10 BT_x000d_
User2=Times New Roman_x000d_
MTExtra=MT Extra_x000d_
_x000d_
[Sizes]</vt:lpwstr>
  </property>
  <property fmtid="{D5CDD505-2E9C-101B-9397-08002B2CF9AE}" pid="30" name="MTPreferences 1">
    <vt:lpwstr>_x000d_
Full=14 pt_x000d_
Script=70 %_x000d_
ScriptScript=52 %_x000d_
Symbol=150 %_x000d_
SubSymbol=100 %_x000d_
User1=75 %_x000d_
User2=150 %_x000d_
SmallLargeIncr=1 pt_x000d_
_x000d_
[Spacing]_x000d_
LineSpacing=150 %_x000d_
MatrixRowSpacing=150 %_x000d_
MatrixColSpacing=100 %_x000d_
SuperscriptHeight=45 %_x000d_
SubscriptDepth=25 %_x000d_
SubSupG</vt:lpwstr>
  </property>
  <property fmtid="{D5CDD505-2E9C-101B-9397-08002B2CF9AE}" pid="31" name="MTPreferences 2">
    <vt:lpwstr>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vt:lpwstr>
  </property>
  <property fmtid="{D5CDD505-2E9C-101B-9397-08002B2CF9AE}" pid="32" name="MTPreferences 3">
    <vt:lpwstr>
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33" name="MTPreferenceSource">
    <vt:lpwstr>Diss1.eqp</vt:lpwstr>
  </property>
  <property fmtid="{D5CDD505-2E9C-101B-9397-08002B2CF9AE}" pid="34" name="MTEquationNumber2">
    <vt:lpwstr>(#SA.#E1)</vt:lpwstr>
  </property>
  <property fmtid="{D5CDD505-2E9C-101B-9397-08002B2CF9AE}" pid="35" name="MTEquationSection">
    <vt:lpwstr>1</vt:lpwstr>
  </property>
</Properties>
</file>